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6F74C" w14:textId="22B901C1" w:rsidR="00E54230" w:rsidRPr="00D1615C" w:rsidRDefault="00E54230" w:rsidP="01885D72">
      <w:pPr>
        <w:widowControl w:val="0"/>
        <w:tabs>
          <w:tab w:val="right" w:pos="9639"/>
        </w:tabs>
        <w:spacing w:after="0"/>
        <w:rPr>
          <w:rFonts w:ascii="Arial" w:eastAsia="MS Mincho" w:hAnsi="Arial"/>
          <w:b/>
          <w:bCs/>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1885D72">
        <w:rPr>
          <w:rFonts w:ascii="Arial" w:eastAsia="MS Mincho" w:hAnsi="Arial"/>
          <w:b/>
          <w:bCs/>
          <w:sz w:val="24"/>
          <w:szCs w:val="24"/>
        </w:rPr>
        <w:t>WG3 Meeting #</w:t>
      </w:r>
      <w:r w:rsidRPr="33FC565A">
        <w:rPr>
          <w:rFonts w:ascii="Arial" w:eastAsia="MS Mincho" w:hAnsi="Arial"/>
          <w:b/>
          <w:bCs/>
          <w:sz w:val="24"/>
          <w:szCs w:val="24"/>
        </w:rPr>
        <w:t>1</w:t>
      </w:r>
      <w:r w:rsidR="001B527E" w:rsidRPr="33FC565A">
        <w:rPr>
          <w:rFonts w:ascii="Arial" w:eastAsia="MS Mincho" w:hAnsi="Arial"/>
          <w:b/>
          <w:bCs/>
          <w:sz w:val="24"/>
          <w:szCs w:val="24"/>
        </w:rPr>
        <w:t>1</w:t>
      </w:r>
      <w:r w:rsidR="7F09D2BA" w:rsidRPr="33FC565A">
        <w:rPr>
          <w:rFonts w:ascii="Arial" w:eastAsia="MS Mincho" w:hAnsi="Arial"/>
          <w:b/>
          <w:bCs/>
          <w:sz w:val="24"/>
          <w:szCs w:val="24"/>
        </w:rPr>
        <w:t>1</w:t>
      </w:r>
      <w:r w:rsidR="00E9052F" w:rsidRPr="01885D72">
        <w:rPr>
          <w:rFonts w:ascii="Arial" w:eastAsia="MS Mincho" w:hAnsi="Arial"/>
          <w:b/>
          <w:bCs/>
          <w:sz w:val="24"/>
          <w:szCs w:val="24"/>
        </w:rPr>
        <w:t>-e</w:t>
      </w:r>
      <w:r>
        <w:tab/>
      </w:r>
      <w:r w:rsidRPr="00D1615C">
        <w:rPr>
          <w:rFonts w:ascii="Arial" w:eastAsia="MS Mincho" w:hAnsi="Arial"/>
          <w:b/>
          <w:bCs/>
          <w:sz w:val="24"/>
          <w:szCs w:val="24"/>
        </w:rPr>
        <w:t>R3-</w:t>
      </w:r>
      <w:r w:rsidR="00E9052F">
        <w:rPr>
          <w:rFonts w:ascii="Arial" w:eastAsia="MS Mincho" w:hAnsi="Arial"/>
          <w:b/>
          <w:bCs/>
          <w:sz w:val="24"/>
          <w:szCs w:val="24"/>
        </w:rPr>
        <w:t>2</w:t>
      </w:r>
      <w:r w:rsidR="42190987">
        <w:rPr>
          <w:rFonts w:ascii="Arial" w:eastAsia="MS Mincho" w:hAnsi="Arial"/>
          <w:b/>
          <w:bCs/>
          <w:sz w:val="24"/>
          <w:szCs w:val="24"/>
        </w:rPr>
        <w:t>10390</w:t>
      </w:r>
    </w:p>
    <w:p w14:paraId="3D1A044A" w14:textId="04D598A2" w:rsidR="00E54230" w:rsidRPr="00D1615C" w:rsidRDefault="00E9052F" w:rsidP="00E54230">
      <w:pPr>
        <w:widowControl w:val="0"/>
        <w:tabs>
          <w:tab w:val="right" w:pos="9639"/>
        </w:tabs>
        <w:spacing w:after="0"/>
        <w:rPr>
          <w:rFonts w:ascii="Arial" w:eastAsia="MS Mincho" w:hAnsi="Arial"/>
          <w:b/>
          <w:sz w:val="24"/>
          <w:szCs w:val="24"/>
        </w:rPr>
      </w:pPr>
      <w:r>
        <w:rPr>
          <w:rFonts w:ascii="Arial" w:eastAsia="Batang" w:hAnsi="Arial" w:cs="Arial"/>
          <w:b/>
          <w:noProof/>
          <w:color w:val="000000"/>
          <w:sz w:val="24"/>
          <w:szCs w:val="24"/>
        </w:rPr>
        <w:t>Electronic Meeting</w:t>
      </w:r>
      <w:r w:rsidR="004C4AB1">
        <w:rPr>
          <w:rFonts w:ascii="Arial" w:eastAsia="Batang" w:hAnsi="Arial" w:cs="Arial"/>
          <w:b/>
          <w:noProof/>
          <w:color w:val="000000"/>
          <w:sz w:val="24"/>
          <w:szCs w:val="24"/>
        </w:rPr>
        <w:t xml:space="preserve">, </w:t>
      </w:r>
      <w:r w:rsidR="00B1448A">
        <w:rPr>
          <w:rFonts w:ascii="Arial" w:eastAsia="Batang" w:hAnsi="Arial" w:cs="Arial"/>
          <w:b/>
          <w:noProof/>
          <w:color w:val="000000"/>
          <w:sz w:val="24"/>
          <w:szCs w:val="24"/>
        </w:rPr>
        <w:t>Jan</w:t>
      </w:r>
      <w:r w:rsidR="0099693E">
        <w:rPr>
          <w:rFonts w:ascii="Arial" w:eastAsia="Batang" w:hAnsi="Arial" w:cs="Arial"/>
          <w:b/>
          <w:noProof/>
          <w:color w:val="000000"/>
          <w:sz w:val="24"/>
          <w:szCs w:val="24"/>
        </w:rPr>
        <w:t xml:space="preserve"> </w:t>
      </w:r>
      <w:r w:rsidR="00EE2FEC">
        <w:rPr>
          <w:rFonts w:ascii="Arial" w:eastAsia="Batang" w:hAnsi="Arial" w:cs="Arial"/>
          <w:b/>
          <w:noProof/>
          <w:color w:val="000000"/>
          <w:sz w:val="24"/>
          <w:szCs w:val="24"/>
        </w:rPr>
        <w:t>2</w:t>
      </w:r>
      <w:r w:rsidR="000A3FAE">
        <w:rPr>
          <w:rFonts w:ascii="Arial" w:eastAsia="Batang" w:hAnsi="Arial" w:cs="Arial"/>
          <w:b/>
          <w:noProof/>
          <w:color w:val="000000"/>
          <w:sz w:val="24"/>
          <w:szCs w:val="24"/>
        </w:rPr>
        <w:t>5</w:t>
      </w:r>
      <w:r w:rsidR="00EE2FEC" w:rsidRPr="00D1615C">
        <w:rPr>
          <w:rFonts w:ascii="Arial" w:eastAsia="Batang" w:hAnsi="Arial" w:cs="Arial"/>
          <w:b/>
          <w:noProof/>
          <w:color w:val="000000"/>
          <w:sz w:val="24"/>
          <w:szCs w:val="24"/>
          <w:vertAlign w:val="superscript"/>
        </w:rPr>
        <w:t>th</w:t>
      </w:r>
      <w:r w:rsidR="00EE2FEC" w:rsidRPr="00D1615C">
        <w:rPr>
          <w:rFonts w:ascii="Arial" w:eastAsia="Batang" w:hAnsi="Arial" w:cs="Arial"/>
          <w:b/>
          <w:noProof/>
          <w:color w:val="000000"/>
          <w:sz w:val="24"/>
          <w:szCs w:val="24"/>
        </w:rPr>
        <w:t xml:space="preserve"> – </w:t>
      </w:r>
      <w:r w:rsidR="000A3FAE">
        <w:rPr>
          <w:rFonts w:ascii="Arial" w:eastAsia="Batang" w:hAnsi="Arial" w:cs="Arial"/>
          <w:b/>
          <w:noProof/>
          <w:color w:val="000000"/>
          <w:sz w:val="24"/>
          <w:szCs w:val="24"/>
        </w:rPr>
        <w:t>Feb 5</w:t>
      </w:r>
      <w:r w:rsidR="00EE2FEC" w:rsidRPr="00D1615C">
        <w:rPr>
          <w:rFonts w:ascii="Arial" w:eastAsia="Batang" w:hAnsi="Arial" w:cs="Arial"/>
          <w:b/>
          <w:noProof/>
          <w:color w:val="000000"/>
          <w:sz w:val="24"/>
          <w:szCs w:val="24"/>
          <w:vertAlign w:val="superscript"/>
        </w:rPr>
        <w:t>th</w:t>
      </w:r>
      <w:r w:rsidR="00EE2FEC" w:rsidRPr="00D1615C">
        <w:rPr>
          <w:rFonts w:ascii="Arial" w:hAnsi="Arial" w:cs="Arial"/>
          <w:b/>
          <w:noProof/>
          <w:color w:val="000000"/>
          <w:sz w:val="24"/>
          <w:szCs w:val="24"/>
        </w:rPr>
        <w:t>, 20</w:t>
      </w:r>
      <w:r w:rsidR="00EE2FEC">
        <w:rPr>
          <w:rFonts w:ascii="Arial" w:hAnsi="Arial" w:cs="Arial"/>
          <w:b/>
          <w:noProof/>
          <w:color w:val="000000"/>
          <w:sz w:val="24"/>
          <w:szCs w:val="24"/>
        </w:rPr>
        <w:t>2</w:t>
      </w:r>
      <w:r w:rsidR="00B1448A">
        <w:rPr>
          <w:rFonts w:ascii="Arial" w:hAnsi="Arial" w:cs="Arial"/>
          <w:b/>
          <w:noProof/>
          <w:color w:val="000000"/>
          <w:sz w:val="24"/>
          <w:szCs w:val="24"/>
        </w:rPr>
        <w:t>1</w:t>
      </w:r>
    </w:p>
    <w:p w14:paraId="2A235104" w14:textId="77777777" w:rsidR="00E54230" w:rsidRPr="00D1615C" w:rsidRDefault="00E54230" w:rsidP="00E54230">
      <w:pPr>
        <w:widowControl w:val="0"/>
        <w:spacing w:after="0"/>
        <w:rPr>
          <w:rFonts w:ascii="Arial" w:eastAsia="MS Mincho" w:hAnsi="Arial"/>
          <w:b/>
          <w:bCs/>
          <w:sz w:val="24"/>
          <w:lang w:eastAsia="ja-JP"/>
        </w:rPr>
      </w:pPr>
    </w:p>
    <w:p w14:paraId="27E7E0E5" w14:textId="77879C0A" w:rsidR="00CF0564" w:rsidRDefault="00CF0564" w:rsidP="00CF0564">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538B5">
        <w:rPr>
          <w:rFonts w:cs="Arial"/>
          <w:b/>
          <w:bCs/>
          <w:sz w:val="24"/>
          <w:lang w:val="en-US"/>
        </w:rPr>
        <w:t>13.2.</w:t>
      </w:r>
      <w:r w:rsidR="00C529CB">
        <w:rPr>
          <w:rFonts w:cs="Arial"/>
          <w:b/>
          <w:bCs/>
          <w:sz w:val="24"/>
          <w:lang w:val="en-US"/>
        </w:rPr>
        <w:t>2</w:t>
      </w:r>
    </w:p>
    <w:p w14:paraId="05AB6DE3" w14:textId="77777777" w:rsidR="00E80708" w:rsidRDefault="00E80708" w:rsidP="00E8070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sidR="001E21E4">
        <w:rPr>
          <w:rFonts w:ascii="Arial" w:hAnsi="Arial" w:cs="Arial"/>
          <w:b/>
          <w:bCs/>
          <w:sz w:val="24"/>
        </w:rPr>
        <w:t xml:space="preserve"> Corporation</w:t>
      </w:r>
    </w:p>
    <w:p w14:paraId="1CA355E3" w14:textId="6127212A" w:rsidR="00E80708" w:rsidRDefault="00E80708" w:rsidP="01885D72">
      <w:pPr>
        <w:tabs>
          <w:tab w:val="left" w:pos="1985"/>
        </w:tabs>
        <w:ind w:left="1985" w:hanging="1985"/>
        <w:rPr>
          <w:rFonts w:ascii="Arial" w:hAnsi="Arial" w:cs="Arial"/>
          <w:b/>
          <w:bCs/>
          <w:sz w:val="24"/>
          <w:szCs w:val="24"/>
        </w:rPr>
      </w:pPr>
      <w:r w:rsidRPr="190432D1">
        <w:rPr>
          <w:rFonts w:ascii="Arial" w:hAnsi="Arial" w:cs="Arial"/>
          <w:b/>
          <w:bCs/>
          <w:sz w:val="24"/>
          <w:szCs w:val="24"/>
        </w:rPr>
        <w:t>Title:</w:t>
      </w:r>
      <w:r w:rsidR="3DD8D48E" w:rsidRPr="190432D1">
        <w:rPr>
          <w:rFonts w:ascii="Arial" w:hAnsi="Arial" w:cs="Arial"/>
          <w:b/>
          <w:bCs/>
          <w:sz w:val="24"/>
          <w:szCs w:val="24"/>
        </w:rPr>
        <w:t xml:space="preserve"> </w:t>
      </w:r>
      <w:r w:rsidR="005B1A6C">
        <w:rPr>
          <w:rFonts w:ascii="Arial" w:hAnsi="Arial" w:cs="Arial"/>
          <w:b/>
          <w:bCs/>
          <w:sz w:val="24"/>
          <w:szCs w:val="24"/>
        </w:rPr>
        <w:tab/>
      </w:r>
      <w:r w:rsidR="3DD8D48E" w:rsidRPr="190432D1">
        <w:rPr>
          <w:rFonts w:ascii="Arial" w:hAnsi="Arial" w:cs="Arial"/>
          <w:b/>
          <w:bCs/>
          <w:sz w:val="24"/>
          <w:szCs w:val="24"/>
        </w:rPr>
        <w:t>Mitigation of Unnecessary Transmission</w:t>
      </w:r>
      <w:r>
        <w:tab/>
      </w:r>
    </w:p>
    <w:p w14:paraId="4122B6B0" w14:textId="3530320F" w:rsidR="00E80708" w:rsidRDefault="00E80708" w:rsidP="01885D72">
      <w:pPr>
        <w:rPr>
          <w:rFonts w:ascii="Arial" w:hAnsi="Arial" w:cs="Arial"/>
          <w:b/>
          <w:bCs/>
          <w:sz w:val="24"/>
          <w:szCs w:val="24"/>
        </w:rPr>
      </w:pPr>
      <w:r w:rsidRPr="01885D72">
        <w:rPr>
          <w:rFonts w:ascii="Arial" w:hAnsi="Arial" w:cs="Arial"/>
          <w:b/>
          <w:bCs/>
          <w:sz w:val="24"/>
          <w:szCs w:val="24"/>
        </w:rPr>
        <w:t>Docume</w:t>
      </w:r>
      <w:r w:rsidR="00C47F82" w:rsidRPr="01885D72">
        <w:rPr>
          <w:rFonts w:ascii="Arial" w:hAnsi="Arial" w:cs="Arial"/>
          <w:b/>
          <w:bCs/>
          <w:sz w:val="24"/>
          <w:szCs w:val="24"/>
        </w:rPr>
        <w:t>nt for:</w:t>
      </w:r>
      <w:r w:rsidR="1879C58C" w:rsidRPr="01885D72">
        <w:rPr>
          <w:rFonts w:ascii="Arial" w:hAnsi="Arial" w:cs="Arial"/>
          <w:b/>
          <w:bCs/>
          <w:sz w:val="24"/>
          <w:szCs w:val="24"/>
        </w:rPr>
        <w:t xml:space="preserve"> </w:t>
      </w:r>
      <w:r w:rsidR="00C47F82">
        <w:rPr>
          <w:rFonts w:ascii="Arial" w:hAnsi="Arial" w:cs="Arial"/>
          <w:b/>
          <w:bCs/>
          <w:sz w:val="24"/>
        </w:rPr>
        <w:tab/>
      </w:r>
      <w:r w:rsidR="006E2A9F" w:rsidRPr="01885D72">
        <w:rPr>
          <w:rFonts w:ascii="Arial" w:hAnsi="Arial" w:cs="Arial"/>
          <w:b/>
          <w:bCs/>
          <w:sz w:val="24"/>
          <w:szCs w:val="24"/>
        </w:rPr>
        <w:t>Discussion and Decision</w:t>
      </w:r>
    </w:p>
    <w:p w14:paraId="2ADA0487" w14:textId="2976CDF6" w:rsidR="00792A37" w:rsidRPr="00A32135" w:rsidRDefault="00F83145" w:rsidP="00DD1D26">
      <w:pPr>
        <w:pStyle w:val="Heading1"/>
      </w:pPr>
      <w:r>
        <w:tab/>
      </w:r>
      <w:r>
        <w:tab/>
        <w:t>Introduction</w:t>
      </w:r>
    </w:p>
    <w:p w14:paraId="3A6A62F8" w14:textId="7ABB29B3" w:rsidR="00CD1753" w:rsidRDefault="00CD1753" w:rsidP="00DD1D26">
      <w:pPr>
        <w:rPr>
          <w:lang w:val="en-GB"/>
        </w:rPr>
      </w:pPr>
      <w:r>
        <w:rPr>
          <w:lang w:val="en-GB"/>
        </w:rPr>
        <w:t>In RAN3#110e, the following were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D1753" w:rsidRPr="00C904BB" w14:paraId="54E7B78B" w14:textId="77777777" w:rsidTr="00C904BB">
        <w:tc>
          <w:tcPr>
            <w:tcW w:w="10188" w:type="dxa"/>
            <w:shd w:val="clear" w:color="auto" w:fill="auto"/>
          </w:tcPr>
          <w:p w14:paraId="6DFB4F1B" w14:textId="77777777" w:rsidR="00651763" w:rsidRPr="00C904BB" w:rsidRDefault="00651763" w:rsidP="00651763">
            <w:r w:rsidRPr="00C904BB">
              <w:t>[For intra-Donor case]</w:t>
            </w:r>
          </w:p>
          <w:p w14:paraId="5D16B8F1" w14:textId="77777777" w:rsidR="00651763" w:rsidRPr="00C904BB" w:rsidRDefault="00651763" w:rsidP="00C904BB">
            <w:pPr>
              <w:numPr>
                <w:ilvl w:val="0"/>
                <w:numId w:val="43"/>
              </w:numPr>
              <w:rPr>
                <w:highlight w:val="yellow"/>
              </w:rPr>
            </w:pPr>
            <w:bookmarkStart w:id="1" w:name="_Hlk60389890"/>
            <w:r w:rsidRPr="00C904BB">
              <w:rPr>
                <w:highlight w:val="yellow"/>
              </w:rPr>
              <w:t>The RRCReconfiguration to the descendant IAB can be transferred via the source path, i.e. before the migrating IAB detach from source parent cell</w:t>
            </w:r>
            <w:bookmarkEnd w:id="1"/>
            <w:r w:rsidRPr="00C904BB">
              <w:rPr>
                <w:highlight w:val="yellow"/>
              </w:rPr>
              <w:t>.</w:t>
            </w:r>
          </w:p>
          <w:p w14:paraId="4BC1E951" w14:textId="77777777" w:rsidR="00651763" w:rsidRPr="00C904BB" w:rsidRDefault="00651763" w:rsidP="00C904BB">
            <w:pPr>
              <w:numPr>
                <w:ilvl w:val="0"/>
                <w:numId w:val="43"/>
              </w:numPr>
            </w:pPr>
            <w:r w:rsidRPr="00C904BB">
              <w:t xml:space="preserve">Study the packet loss mitigation in intra-donor migration, e.g. further clarify the scenario for packet loss and possible solutions. </w:t>
            </w:r>
          </w:p>
          <w:p w14:paraId="69209440" w14:textId="77777777" w:rsidR="00651763" w:rsidRPr="00C904BB" w:rsidRDefault="00651763" w:rsidP="00C904BB">
            <w:pPr>
              <w:numPr>
                <w:ilvl w:val="0"/>
                <w:numId w:val="43"/>
              </w:numPr>
            </w:pPr>
            <w:r w:rsidRPr="00C904BB">
              <w:t xml:space="preserve">Discuss the avoidance of unnecessary transmissions in intra-donor migration (including the scenario of RLF recovery), with focus on RAN3 impact. </w:t>
            </w:r>
          </w:p>
          <w:p w14:paraId="21E45490" w14:textId="77777777" w:rsidR="00651763" w:rsidRPr="00C904BB" w:rsidRDefault="00651763" w:rsidP="00651763">
            <w:r w:rsidRPr="00C904BB">
              <w:t>[For inter-Donor case]</w:t>
            </w:r>
          </w:p>
          <w:p w14:paraId="4F8CCEB6" w14:textId="77777777" w:rsidR="00651763" w:rsidRPr="00C904BB" w:rsidRDefault="00651763" w:rsidP="00C904BB">
            <w:pPr>
              <w:numPr>
                <w:ilvl w:val="0"/>
                <w:numId w:val="44"/>
              </w:numPr>
            </w:pPr>
            <w:r w:rsidRPr="00C904BB">
              <w:t>Study the solution for the baseline RLF scenario, where IAB node experiencing RLF can connect only to 1 donor at a time.</w:t>
            </w:r>
          </w:p>
          <w:p w14:paraId="67E2F102" w14:textId="77777777" w:rsidR="00651763" w:rsidRPr="00C904BB" w:rsidRDefault="00651763" w:rsidP="00C904BB">
            <w:pPr>
              <w:numPr>
                <w:ilvl w:val="0"/>
                <w:numId w:val="44"/>
              </w:numPr>
            </w:pPr>
            <w:r w:rsidRPr="00C904BB">
              <w:t xml:space="preserve">An RRC indication is provided to the migrating IAB node on whether it is undergoing inter- or intra-donor migration. This indication also applies to RLF recovery. FFS on the content of the indication. </w:t>
            </w:r>
          </w:p>
          <w:p w14:paraId="627245AC" w14:textId="0844D237" w:rsidR="00CD1753" w:rsidRPr="00C904BB" w:rsidRDefault="00651763" w:rsidP="00C904BB">
            <w:pPr>
              <w:numPr>
                <w:ilvl w:val="0"/>
                <w:numId w:val="44"/>
              </w:numPr>
            </w:pPr>
            <w:r w:rsidRPr="00C904BB">
              <w:t>The issue on Reduction of Service Interruption for inter-Donor case will be discussed after the basic migration procedure is determined.</w:t>
            </w:r>
          </w:p>
        </w:tc>
      </w:tr>
    </w:tbl>
    <w:p w14:paraId="3EB991AE" w14:textId="664DB6E9" w:rsidR="009E36A2" w:rsidRDefault="009E36A2" w:rsidP="00DD1D26">
      <w:pPr>
        <w:rPr>
          <w:lang w:val="en-GB"/>
        </w:rPr>
      </w:pPr>
    </w:p>
    <w:p w14:paraId="4C26D91F" w14:textId="5445C9DC" w:rsidR="002C71D7" w:rsidRDefault="00BF0AB8" w:rsidP="00DD1D26">
      <w:pPr>
        <w:rPr>
          <w:lang w:val="en-GB"/>
        </w:rPr>
      </w:pPr>
      <w:r>
        <w:rPr>
          <w:lang w:val="en-GB"/>
        </w:rPr>
        <w:t xml:space="preserve">In this contribution, </w:t>
      </w:r>
      <w:r w:rsidR="00930B15">
        <w:rPr>
          <w:lang w:val="en-GB"/>
        </w:rPr>
        <w:t>we provided</w:t>
      </w:r>
      <w:r w:rsidR="0053237A">
        <w:rPr>
          <w:lang w:val="en-GB"/>
        </w:rPr>
        <w:t xml:space="preserve"> a way to avoid unnecessary transmission</w:t>
      </w:r>
      <w:r w:rsidR="005B5532">
        <w:rPr>
          <w:lang w:val="en-GB"/>
        </w:rPr>
        <w:t xml:space="preserve"> based on </w:t>
      </w:r>
      <w:r w:rsidR="00B14E2A">
        <w:rPr>
          <w:lang w:val="en-GB"/>
        </w:rPr>
        <w:t xml:space="preserve">the </w:t>
      </w:r>
      <w:r w:rsidR="005B5532">
        <w:rPr>
          <w:lang w:val="en-GB"/>
        </w:rPr>
        <w:t>agreement from RAN3#110e</w:t>
      </w:r>
      <w:r w:rsidR="00B14E2A">
        <w:rPr>
          <w:lang w:val="en-GB"/>
        </w:rPr>
        <w:t xml:space="preserve"> (highlighted</w:t>
      </w:r>
      <w:r w:rsidR="00FC5206">
        <w:rPr>
          <w:lang w:val="en-GB"/>
        </w:rPr>
        <w:t xml:space="preserve"> above)</w:t>
      </w:r>
      <w:r w:rsidR="005B5532">
        <w:rPr>
          <w:lang w:val="en-GB"/>
        </w:rPr>
        <w:t xml:space="preserve"> and </w:t>
      </w:r>
      <w:r w:rsidR="00B14E2A">
        <w:rPr>
          <w:lang w:val="en-GB"/>
        </w:rPr>
        <w:t>[1].</w:t>
      </w:r>
    </w:p>
    <w:p w14:paraId="1B7BCF1E" w14:textId="1A4D540C" w:rsidR="007049B3" w:rsidRPr="009367FE" w:rsidRDefault="00547790" w:rsidP="005F5E37">
      <w:pPr>
        <w:pStyle w:val="Heading1"/>
      </w:pPr>
      <w:bookmarkStart w:id="2" w:name="_Toc449541143"/>
      <w:r>
        <w:tab/>
      </w:r>
      <w:r>
        <w:tab/>
      </w:r>
      <w:r w:rsidR="00921C15">
        <w:t>Discussio</w:t>
      </w:r>
      <w:r w:rsidR="00536F35">
        <w:t>n</w:t>
      </w:r>
    </w:p>
    <w:p w14:paraId="19D4E751" w14:textId="5FBE2658" w:rsidR="00B739BD" w:rsidRDefault="003073C9" w:rsidP="005F5E37">
      <w:pPr>
        <w:rPr>
          <w:lang w:val="en-GB" w:eastAsia="x-none"/>
        </w:rPr>
      </w:pPr>
      <w:r>
        <w:rPr>
          <w:lang w:val="en-GB" w:eastAsia="x-none"/>
        </w:rPr>
        <w:t xml:space="preserve">During RAN3#110e, the concept of sending </w:t>
      </w:r>
      <w:proofErr w:type="spellStart"/>
      <w:r>
        <w:rPr>
          <w:lang w:val="en-GB" w:eastAsia="x-none"/>
        </w:rPr>
        <w:t>RRC</w:t>
      </w:r>
      <w:r w:rsidR="00A51007">
        <w:rPr>
          <w:lang w:val="en-GB" w:eastAsia="x-none"/>
        </w:rPr>
        <w:t>R</w:t>
      </w:r>
      <w:r w:rsidR="00704972">
        <w:rPr>
          <w:lang w:val="en-GB" w:eastAsia="x-none"/>
        </w:rPr>
        <w:t>econfiguration</w:t>
      </w:r>
      <w:proofErr w:type="spellEnd"/>
      <w:r w:rsidR="00027AE9">
        <w:rPr>
          <w:lang w:val="en-GB" w:eastAsia="x-none"/>
        </w:rPr>
        <w:t xml:space="preserve"> message to</w:t>
      </w:r>
      <w:r w:rsidR="00704972">
        <w:rPr>
          <w:lang w:val="en-GB" w:eastAsia="x-none"/>
        </w:rPr>
        <w:t xml:space="preserve"> the </w:t>
      </w:r>
      <w:r w:rsidR="0085517E">
        <w:rPr>
          <w:lang w:val="en-GB" w:eastAsia="x-none"/>
        </w:rPr>
        <w:t>descendant nodes</w:t>
      </w:r>
      <w:r w:rsidR="00CF2B3D">
        <w:rPr>
          <w:lang w:val="en-GB" w:eastAsia="x-none"/>
        </w:rPr>
        <w:t xml:space="preserve"> via source path was adopted.</w:t>
      </w:r>
      <w:r w:rsidR="00120463">
        <w:rPr>
          <w:lang w:val="en-GB" w:eastAsia="x-none"/>
        </w:rPr>
        <w:t xml:space="preserve"> </w:t>
      </w:r>
      <w:r w:rsidR="009B3AAC">
        <w:rPr>
          <w:lang w:val="en-GB" w:eastAsia="x-none"/>
        </w:rPr>
        <w:t xml:space="preserve">The purpose is to reduce service </w:t>
      </w:r>
      <w:r w:rsidR="00194C3C">
        <w:rPr>
          <w:lang w:val="en-GB" w:eastAsia="x-none"/>
        </w:rPr>
        <w:t xml:space="preserve">interruption </w:t>
      </w:r>
      <w:r w:rsidR="009E3510">
        <w:rPr>
          <w:lang w:val="en-GB" w:eastAsia="x-none"/>
        </w:rPr>
        <w:t xml:space="preserve">for </w:t>
      </w:r>
      <w:r w:rsidR="00DD3919">
        <w:rPr>
          <w:lang w:val="en-GB" w:eastAsia="x-none"/>
        </w:rPr>
        <w:t>intra-CU topology migration, where the reconfiguration</w:t>
      </w:r>
      <w:r w:rsidR="002A567C">
        <w:rPr>
          <w:lang w:val="en-GB" w:eastAsia="x-none"/>
        </w:rPr>
        <w:t>s</w:t>
      </w:r>
      <w:r w:rsidR="0011085D">
        <w:rPr>
          <w:lang w:val="en-GB" w:eastAsia="x-none"/>
        </w:rPr>
        <w:t xml:space="preserve"> of the descendant nodes are sen</w:t>
      </w:r>
      <w:r w:rsidR="002D309F">
        <w:rPr>
          <w:lang w:val="en-GB" w:eastAsia="x-none"/>
        </w:rPr>
        <w:t>t</w:t>
      </w:r>
      <w:r w:rsidR="0011085D">
        <w:rPr>
          <w:lang w:val="en-GB" w:eastAsia="x-none"/>
        </w:rPr>
        <w:t xml:space="preserve"> via the target path</w:t>
      </w:r>
      <w:r w:rsidR="002D314C">
        <w:rPr>
          <w:lang w:val="en-GB" w:eastAsia="x-none"/>
        </w:rPr>
        <w:t>.</w:t>
      </w:r>
    </w:p>
    <w:p w14:paraId="1790F980" w14:textId="678046A4" w:rsidR="0066399A" w:rsidRDefault="00E40626" w:rsidP="005F5E37">
      <w:pPr>
        <w:rPr>
          <w:lang w:val="en-GB" w:eastAsia="x-none"/>
        </w:rPr>
      </w:pPr>
      <w:r>
        <w:rPr>
          <w:lang w:val="en-GB" w:eastAsia="x-none"/>
        </w:rPr>
        <w:t>In</w:t>
      </w:r>
      <w:r w:rsidR="00C96FE0">
        <w:rPr>
          <w:lang w:val="en-GB" w:eastAsia="x-none"/>
        </w:rPr>
        <w:t xml:space="preserve"> [1], </w:t>
      </w:r>
      <w:r w:rsidR="00BF3D23">
        <w:rPr>
          <w:lang w:val="en-GB" w:eastAsia="x-none"/>
        </w:rPr>
        <w:t xml:space="preserve">the following </w:t>
      </w:r>
      <w:r w:rsidR="001F1F27">
        <w:rPr>
          <w:lang w:val="en-GB" w:eastAsia="x-none"/>
        </w:rPr>
        <w:t>was proposed</w:t>
      </w:r>
      <w:r w:rsidR="0066399A">
        <w:rPr>
          <w:lang w:val="en-GB" w:eastAsia="x-none"/>
        </w:rPr>
        <w:t>:</w:t>
      </w:r>
      <w:r w:rsidR="002B443B">
        <w:rPr>
          <w:lang w:val="en-GB" w:eastAsia="x-none"/>
        </w:rPr>
        <w:t xml:space="preserve"> </w:t>
      </w:r>
    </w:p>
    <w:p w14:paraId="0F3B2B38" w14:textId="6F392EA3" w:rsidR="00E018A3" w:rsidRDefault="00E018A3" w:rsidP="0066399A">
      <w:pPr>
        <w:numPr>
          <w:ilvl w:val="0"/>
          <w:numId w:val="46"/>
        </w:numPr>
      </w:pPr>
      <w:r>
        <w:rPr>
          <w:lang w:val="en-GB"/>
        </w:rPr>
        <w:lastRenderedPageBreak/>
        <w:t>S</w:t>
      </w:r>
      <w:r w:rsidR="002B443B">
        <w:rPr>
          <w:lang w:val="en-GB"/>
        </w:rPr>
        <w:t>ending</w:t>
      </w:r>
      <w:r w:rsidR="002B443B">
        <w:t xml:space="preserve"> the RRCReconfiguration messages to the descendant node(s) by CU via the source path before the handover of the migrating IAB node. </w:t>
      </w:r>
    </w:p>
    <w:p w14:paraId="109A8905" w14:textId="623D82D9" w:rsidR="00D40548" w:rsidRPr="002B443B" w:rsidRDefault="00E018A3" w:rsidP="0066399A">
      <w:pPr>
        <w:numPr>
          <w:ilvl w:val="0"/>
          <w:numId w:val="46"/>
        </w:numPr>
      </w:pPr>
      <w:r>
        <w:t>The RRCReconfiguration</w:t>
      </w:r>
      <w:r w:rsidR="002B443B">
        <w:t xml:space="preserve"> message is held back by its respective parent node until they receive indication that the migrating IAB node has successful connected to the target donor CU.</w:t>
      </w:r>
    </w:p>
    <w:p w14:paraId="4DE81630" w14:textId="37A1B4B6" w:rsidR="00336E62" w:rsidRDefault="00444570" w:rsidP="005F5E37">
      <w:pPr>
        <w:rPr>
          <w:lang w:val="en-GB" w:eastAsia="x-none"/>
        </w:rPr>
      </w:pPr>
      <w:r>
        <w:rPr>
          <w:lang w:val="en-GB" w:eastAsia="x-none"/>
        </w:rPr>
        <w:t>T</w:t>
      </w:r>
      <w:r w:rsidR="00120463">
        <w:rPr>
          <w:lang w:val="en-GB" w:eastAsia="x-none"/>
        </w:rPr>
        <w:t>he concept is illustrated in the following call flow</w:t>
      </w:r>
      <w:r w:rsidR="00336E62">
        <w:rPr>
          <w:lang w:val="en-GB" w:eastAsia="x-none"/>
        </w:rPr>
        <w:t xml:space="preserve"> from [1]:</w:t>
      </w:r>
    </w:p>
    <w:p w14:paraId="0F23DEF4" w14:textId="77777777" w:rsidR="0061406F" w:rsidRDefault="0061406F" w:rsidP="005F5E37"/>
    <w:p w14:paraId="7D1D047D" w14:textId="64322407" w:rsidR="00336E62" w:rsidRDefault="00AD3EB3" w:rsidP="005F5E37">
      <w:r>
        <w:object w:dxaOrig="19335" w:dyaOrig="9795" w14:anchorId="35406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15pt;height:247.7pt" o:ole="">
            <v:imagedata r:id="rId12" o:title=""/>
          </v:shape>
          <o:OLEObject Type="Embed" ProgID="Visio.Drawing.11" ShapeID="_x0000_i1025" DrawAspect="Content" ObjectID="_1672161956" r:id="rId13"/>
        </w:object>
      </w:r>
    </w:p>
    <w:p w14:paraId="2B752A26" w14:textId="238FEA2F" w:rsidR="00635DAF" w:rsidRDefault="00635DAF" w:rsidP="005F5E37"/>
    <w:p w14:paraId="7A1649E4" w14:textId="77777777" w:rsidR="00167171" w:rsidRDefault="00167171" w:rsidP="005F5E37"/>
    <w:p w14:paraId="37AD0504" w14:textId="167833C9" w:rsidR="001F1F27" w:rsidRDefault="001F1F27" w:rsidP="005F5E37">
      <w:r>
        <w:t>Part 1 o</w:t>
      </w:r>
      <w:r w:rsidR="00DC1E49">
        <w:t xml:space="preserve">f the concept </w:t>
      </w:r>
      <w:r w:rsidR="00A7001A">
        <w:t>–</w:t>
      </w:r>
      <w:r w:rsidR="00DC1E49">
        <w:t xml:space="preserve"> se</w:t>
      </w:r>
      <w:r w:rsidR="00A7001A">
        <w:t>nding RRCReconfiguration to the descendant node(s) by CU via the source path before the handover of the migrating IAB node – is agreed</w:t>
      </w:r>
      <w:r w:rsidR="00786E1C">
        <w:t xml:space="preserve">, see </w:t>
      </w:r>
      <w:r w:rsidR="00A7001A">
        <w:t>highlighted</w:t>
      </w:r>
      <w:r w:rsidR="00786E1C">
        <w:t xml:space="preserve"> text</w:t>
      </w:r>
      <w:r w:rsidR="00A7001A">
        <w:t xml:space="preserve"> in section 1.</w:t>
      </w:r>
    </w:p>
    <w:p w14:paraId="5E4AD101" w14:textId="68E1D15B" w:rsidR="0064658C" w:rsidRDefault="0064658C" w:rsidP="005F5E37">
      <w:r>
        <w:t>Part</w:t>
      </w:r>
      <w:r w:rsidR="00786E1C">
        <w:t xml:space="preserve"> 2</w:t>
      </w:r>
      <w:r>
        <w:t xml:space="preserve"> of the concept </w:t>
      </w:r>
      <w:r w:rsidR="00E7426F">
        <w:t>–</w:t>
      </w:r>
      <w:r>
        <w:t xml:space="preserve"> </w:t>
      </w:r>
      <w:r w:rsidR="00E7426F">
        <w:t>held the RRCReconfiguration message by the parent node – has not agreed.</w:t>
      </w:r>
    </w:p>
    <w:p w14:paraId="18CF566C" w14:textId="26425B5B" w:rsidR="00E7426F" w:rsidRDefault="003F25E5" w:rsidP="005F5E37">
      <w:r>
        <w:t xml:space="preserve">The idea of </w:t>
      </w:r>
      <w:r w:rsidR="003C7DDE">
        <w:t xml:space="preserve">having the CU send the </w:t>
      </w:r>
      <w:r w:rsidR="003D2B43">
        <w:t>RRCReconfiguration messages to the descendant node(s) via the source path before the handover of the migrating IAB node and held the message</w:t>
      </w:r>
      <w:r w:rsidR="005148A4">
        <w:t xml:space="preserve"> back by its respective parent node until they receive indication that the migrating IAB node has successful connected to the target donor CU</w:t>
      </w:r>
      <w:r w:rsidR="00003287">
        <w:t xml:space="preserve"> is acceptable</w:t>
      </w:r>
      <w:r w:rsidR="00977B7A">
        <w:t>. However, knowing that the migrating IAB node is in imminent handover, and to avoid unnecessary transmission. It is best to stop granting further UL transmission immediate upon receive the RRCReconfiguration, rather than wait until the indication that indicates a successful handover of the migrating IAB node</w:t>
      </w:r>
    </w:p>
    <w:p w14:paraId="6EE5990A" w14:textId="0720B303" w:rsidR="00253340" w:rsidRDefault="00FC01C0" w:rsidP="005F5E37">
      <w:r>
        <w:rPr>
          <w:b/>
          <w:bCs/>
        </w:rPr>
        <w:t>Observation 1</w:t>
      </w:r>
      <w:r w:rsidR="00AD7878">
        <w:rPr>
          <w:b/>
          <w:bCs/>
        </w:rPr>
        <w:t xml:space="preserve">: </w:t>
      </w:r>
      <w:r w:rsidR="00AD7878">
        <w:t>We agree with the concept of withholding the deli</w:t>
      </w:r>
      <w:r w:rsidR="005D3091">
        <w:t>very of the RRCReconfiguration message by respective parent node until they receive indication that the migrating IAB node has successful connected to the target donor CU is acceptable.</w:t>
      </w:r>
    </w:p>
    <w:p w14:paraId="473D2C78" w14:textId="77777777" w:rsidR="0026212E" w:rsidRDefault="005D3091" w:rsidP="005D3091">
      <w:r>
        <w:rPr>
          <w:b/>
          <w:bCs/>
        </w:rPr>
        <w:lastRenderedPageBreak/>
        <w:t xml:space="preserve">Observation 2: </w:t>
      </w:r>
      <w:r>
        <w:t>However, knowing that the migrating IAB node is in imminent handover, and to avoid unnecessary transmission. It is best to stop granting further UL transmission immediate upon receive the RRCReconfiguration</w:t>
      </w:r>
      <w:r w:rsidR="00077E20">
        <w:t xml:space="preserve"> from the source path</w:t>
      </w:r>
      <w:r>
        <w:t>, rather than wait until the indication that indicates a successful handover of the migrating IAB node</w:t>
      </w:r>
      <w:r w:rsidR="003773CE">
        <w:t xml:space="preserve">. </w:t>
      </w:r>
    </w:p>
    <w:p w14:paraId="541CA02A" w14:textId="4AEE3822" w:rsidR="00BC496A" w:rsidRPr="00BC496A" w:rsidRDefault="0026212E" w:rsidP="005D3091">
      <w:r w:rsidRPr="0026212E">
        <w:rPr>
          <w:b/>
          <w:bCs/>
        </w:rPr>
        <w:t>Observation 3</w:t>
      </w:r>
      <w:r>
        <w:t xml:space="preserve">: </w:t>
      </w:r>
      <w:r w:rsidR="00A41301">
        <w:t xml:space="preserve">The transmission is unnecessary because the UL packets </w:t>
      </w:r>
      <w:r w:rsidR="0036694C">
        <w:t>from the descenda</w:t>
      </w:r>
      <w:r w:rsidR="00C8505E">
        <w:t>nt node will get dropped</w:t>
      </w:r>
      <w:r w:rsidR="00E7694C">
        <w:t xml:space="preserve"> </w:t>
      </w:r>
      <w:r w:rsidR="00556D70">
        <w:t>while the migrating IAB is in the process of handover</w:t>
      </w:r>
      <w:r w:rsidR="00011C7C">
        <w:t xml:space="preserve">. Since the </w:t>
      </w:r>
      <w:r w:rsidR="00B72F5E" w:rsidRPr="00B72F5E">
        <w:t>BAP address and IP address pertaining to the source-path IAB-donor-DU, it cannot be rerouted via the target path.</w:t>
      </w:r>
    </w:p>
    <w:p w14:paraId="4A6DEC83" w14:textId="61D6E576" w:rsidR="00BB3295" w:rsidRDefault="00BB3295" w:rsidP="005F5E37">
      <w:r>
        <w:t>Hence, we proposed</w:t>
      </w:r>
    </w:p>
    <w:p w14:paraId="6DCDB03C" w14:textId="715B6D22" w:rsidR="00C242BE" w:rsidRPr="00536F35" w:rsidRDefault="000B488A" w:rsidP="005F5E37">
      <w:r>
        <w:rPr>
          <w:b/>
          <w:bCs/>
        </w:rPr>
        <w:t xml:space="preserve">Proposal 1 </w:t>
      </w:r>
      <w:r w:rsidR="0053465F">
        <w:t>Immediate u</w:t>
      </w:r>
      <w:r w:rsidR="009730B2">
        <w:t>pon receiv</w:t>
      </w:r>
      <w:r w:rsidR="0053465F">
        <w:t>ing</w:t>
      </w:r>
      <w:r w:rsidR="009730B2">
        <w:t xml:space="preserve"> the RRCReconfiguration</w:t>
      </w:r>
      <w:r w:rsidR="0053465F">
        <w:t xml:space="preserve"> message</w:t>
      </w:r>
      <w:r w:rsidR="4CC72222">
        <w:t xml:space="preserve"> from source path</w:t>
      </w:r>
      <w:r w:rsidR="008D16BB">
        <w:t>,</w:t>
      </w:r>
      <w:r w:rsidR="00036B9B">
        <w:t xml:space="preserve"> the </w:t>
      </w:r>
      <w:r w:rsidR="007D1FEE">
        <w:t xml:space="preserve">parent </w:t>
      </w:r>
      <w:r w:rsidR="00036B9B">
        <w:t xml:space="preserve">IAB node should stop granting further UL </w:t>
      </w:r>
      <w:r w:rsidR="00BA4EBB">
        <w:t>transmission to its descendant node.</w:t>
      </w:r>
      <w:r w:rsidR="0053465F">
        <w:t xml:space="preserve"> </w:t>
      </w:r>
    </w:p>
    <w:p w14:paraId="2854F7B7" w14:textId="77777777" w:rsidR="00077EBE" w:rsidRPr="0043574E" w:rsidRDefault="00077EBE" w:rsidP="005F5E37"/>
    <w:bookmarkEnd w:id="2"/>
    <w:p w14:paraId="29EF4D64" w14:textId="53375162" w:rsidR="007608BC" w:rsidRDefault="007608BC">
      <w:pPr>
        <w:pStyle w:val="Heading1"/>
      </w:pPr>
      <w:r>
        <w:tab/>
      </w:r>
      <w:r>
        <w:tab/>
        <w:t>Conclusion</w:t>
      </w:r>
    </w:p>
    <w:p w14:paraId="736789D2" w14:textId="77777777" w:rsidR="00F05E54" w:rsidRPr="00F05E54" w:rsidRDefault="00F05E54" w:rsidP="00F05E54"/>
    <w:p w14:paraId="58AEEF46" w14:textId="77777777" w:rsidR="00F05E54" w:rsidRDefault="00F05E54" w:rsidP="00F05E54">
      <w:r>
        <w:t>In the present contribution we make the following observations:</w:t>
      </w:r>
    </w:p>
    <w:p w14:paraId="03EEF7BB" w14:textId="77777777" w:rsidR="00F05E54" w:rsidRPr="00F05E54" w:rsidRDefault="00F05E54" w:rsidP="00F05E54">
      <w:r w:rsidRPr="00F05E54">
        <w:t>Observation 1: We agree with the concept of withholding the delivery of the RRCReconfiguration message by respective parent node until they receive indication that the migrating IAB node has successful connected to the target donor CU is acceptable.</w:t>
      </w:r>
    </w:p>
    <w:p w14:paraId="77723F45" w14:textId="77777777" w:rsidR="00F05E54" w:rsidRPr="00F05E54" w:rsidRDefault="00F05E54" w:rsidP="00F05E54">
      <w:r w:rsidRPr="00F05E54">
        <w:t xml:space="preserve">Observation 2: However, knowing that the migrating IAB node is in imminent handover, and to avoid unnecessary transmission. It is best to stop granting further UL transmission immediate upon receive the RRCReconfiguration from the source path, rather than wait until the indication that indicates a successful handover of the migrating IAB node. </w:t>
      </w:r>
    </w:p>
    <w:p w14:paraId="6F1044D9" w14:textId="77777777" w:rsidR="00F05E54" w:rsidRPr="00F05E54" w:rsidRDefault="00F05E54" w:rsidP="00F05E54">
      <w:r w:rsidRPr="00F05E54">
        <w:t>Observation 3: The transmission is unnecessary because the UL packets from the descendant node will get dropped while the migrating IAB is in the process of handover. Since the BAP address and IP address pertaining to the source-path IAB-donor-DU, it cannot be rerouted via the target path.</w:t>
      </w:r>
    </w:p>
    <w:p w14:paraId="2BDF1C28" w14:textId="77777777" w:rsidR="00F05E54" w:rsidRDefault="00F05E54" w:rsidP="00F05E54">
      <w:r>
        <w:t xml:space="preserve">Based on the discussion in the present contribution and the observations above we propose: </w:t>
      </w:r>
    </w:p>
    <w:p w14:paraId="48EB388F" w14:textId="77777777" w:rsidR="00F05E54" w:rsidRPr="00F05E54" w:rsidRDefault="00F05E54" w:rsidP="00F05E54">
      <w:pPr>
        <w:rPr>
          <w:b/>
        </w:rPr>
      </w:pPr>
      <w:bookmarkStart w:id="3" w:name="_GoBack"/>
      <w:r w:rsidRPr="00F05E54">
        <w:rPr>
          <w:b/>
        </w:rPr>
        <w:t xml:space="preserve">Proposal 1 Immediate upon receiving the RRCReconfiguration message from source path, the parent IAB node should stop granting further UL transmission to its descendant node. </w:t>
      </w:r>
    </w:p>
    <w:bookmarkEnd w:id="3"/>
    <w:p w14:paraId="2F69EB08" w14:textId="2947F769" w:rsidR="00AF72CB" w:rsidRPr="00505A19" w:rsidRDefault="007345DD" w:rsidP="00505A19">
      <w:pPr>
        <w:pStyle w:val="Heading1"/>
      </w:pPr>
      <w:r>
        <w:tab/>
      </w:r>
      <w:r>
        <w:tab/>
        <w:t>Reference</w:t>
      </w:r>
    </w:p>
    <w:p w14:paraId="72DC31AE" w14:textId="593256A7" w:rsidR="00F2101B" w:rsidRDefault="005E7894" w:rsidP="009022F6">
      <w:pPr>
        <w:pStyle w:val="ListBullet"/>
        <w:ind w:left="0" w:firstLine="284"/>
        <w:rPr>
          <w:rFonts w:ascii="Arial" w:hAnsi="Arial" w:cs="Arial"/>
          <w:lang w:val="it-IT"/>
        </w:rPr>
      </w:pPr>
      <w:r w:rsidRPr="005E7894">
        <w:rPr>
          <w:rFonts w:ascii="Arial" w:hAnsi="Arial" w:cs="Arial"/>
          <w:lang w:val="it-IT"/>
        </w:rPr>
        <w:t>[</w:t>
      </w:r>
      <w:r w:rsidR="005F5F7F">
        <w:rPr>
          <w:rFonts w:ascii="Arial" w:hAnsi="Arial" w:cs="Arial"/>
          <w:lang w:val="it-IT"/>
        </w:rPr>
        <w:t>1</w:t>
      </w:r>
      <w:r w:rsidRPr="005E7894">
        <w:rPr>
          <w:rFonts w:ascii="Arial" w:hAnsi="Arial" w:cs="Arial"/>
          <w:lang w:val="it-IT"/>
        </w:rPr>
        <w:t>]</w:t>
      </w:r>
      <w:r w:rsidRPr="005E7894">
        <w:rPr>
          <w:rFonts w:ascii="Arial" w:hAnsi="Arial" w:cs="Arial"/>
          <w:lang w:val="it-IT"/>
        </w:rPr>
        <w:tab/>
        <w:t>R3-206257</w:t>
      </w:r>
      <w:r>
        <w:rPr>
          <w:rFonts w:ascii="Arial" w:hAnsi="Arial" w:cs="Arial"/>
          <w:lang w:val="it-IT"/>
        </w:rPr>
        <w:t xml:space="preserve"> “</w:t>
      </w:r>
      <w:r w:rsidRPr="005E7894">
        <w:rPr>
          <w:rFonts w:ascii="Arial" w:hAnsi="Arial" w:cs="Arial"/>
          <w:lang w:val="it-IT"/>
        </w:rPr>
        <w:t>Interruption time reduction for Intra-donor IAB-node migration</w:t>
      </w:r>
      <w:r>
        <w:rPr>
          <w:rFonts w:ascii="Arial" w:hAnsi="Arial" w:cs="Arial"/>
          <w:lang w:val="it-IT"/>
        </w:rPr>
        <w:t>”</w:t>
      </w:r>
      <w:r w:rsidR="00D22F7E">
        <w:rPr>
          <w:rFonts w:ascii="Arial" w:hAnsi="Arial" w:cs="Arial"/>
          <w:lang w:val="it-IT"/>
        </w:rPr>
        <w:t>,</w:t>
      </w:r>
      <w:r w:rsidRPr="005E7894">
        <w:rPr>
          <w:rFonts w:ascii="Arial" w:hAnsi="Arial" w:cs="Arial"/>
          <w:lang w:val="it-IT"/>
        </w:rPr>
        <w:t xml:space="preserve"> Qualcomm Incorporated</w:t>
      </w:r>
    </w:p>
    <w:p w14:paraId="3E5096F3" w14:textId="77777777" w:rsidR="00DD6006" w:rsidRDefault="00DD6006" w:rsidP="00610A8C">
      <w:pPr>
        <w:pStyle w:val="ListBullet"/>
        <w:ind w:left="0" w:firstLine="0"/>
        <w:rPr>
          <w:rFonts w:ascii="Arial" w:hAnsi="Arial" w:cs="Arial"/>
        </w:rPr>
      </w:pPr>
    </w:p>
    <w:p w14:paraId="7EE16DF0" w14:textId="0E4AF5C2" w:rsidR="00096A16" w:rsidRDefault="00096A16" w:rsidP="00610A8C">
      <w:pPr>
        <w:pStyle w:val="ListBullet"/>
        <w:ind w:left="0" w:firstLine="0"/>
        <w:rPr>
          <w:rFonts w:ascii="Arial" w:hAnsi="Arial" w:cs="Arial"/>
        </w:rPr>
      </w:pPr>
    </w:p>
    <w:sectPr w:rsidR="00096A16" w:rsidSect="00774426">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6F75ECA" w16cex:dateUtc="2021-01-13T06:21:00Z"/>
  <w16cex:commentExtensible w16cex:durableId="165014F9" w16cex:dateUtc="2021-01-13T06:43:00Z"/>
  <w16cex:commentExtensible w16cex:durableId="46EE5D18" w16cex:dateUtc="2021-01-13T06:27:00Z"/>
  <w16cex:commentExtensible w16cex:durableId="7502EAF8" w16cex:dateUtc="2021-01-13T06:43:00Z"/>
  <w16cex:commentExtensible w16cex:durableId="0AF2AAEE" w16cex:dateUtc="2021-01-13T06: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2B58F" w14:textId="77777777" w:rsidR="0030618A" w:rsidRDefault="0030618A">
      <w:r>
        <w:separator/>
      </w:r>
    </w:p>
  </w:endnote>
  <w:endnote w:type="continuationSeparator" w:id="0">
    <w:p w14:paraId="7FCB1F11" w14:textId="77777777" w:rsidR="0030618A" w:rsidRDefault="0030618A">
      <w:r>
        <w:continuationSeparator/>
      </w:r>
    </w:p>
  </w:endnote>
  <w:endnote w:type="continuationNotice" w:id="1">
    <w:p w14:paraId="2CD62354" w14:textId="77777777" w:rsidR="0030618A" w:rsidRDefault="00306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98F66" w14:textId="77777777" w:rsidR="0030618A" w:rsidRDefault="0030618A">
      <w:r>
        <w:separator/>
      </w:r>
    </w:p>
  </w:footnote>
  <w:footnote w:type="continuationSeparator" w:id="0">
    <w:p w14:paraId="7DAA5903" w14:textId="77777777" w:rsidR="0030618A" w:rsidRDefault="0030618A">
      <w:r>
        <w:continuationSeparator/>
      </w:r>
    </w:p>
  </w:footnote>
  <w:footnote w:type="continuationNotice" w:id="1">
    <w:p w14:paraId="4450ADAE" w14:textId="77777777" w:rsidR="0030618A" w:rsidRDefault="003061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9EA37E"/>
    <w:lvl w:ilvl="0">
      <w:numFmt w:val="bullet"/>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BC39B7"/>
    <w:multiLevelType w:val="hybridMultilevel"/>
    <w:tmpl w:val="A442E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F4E9B"/>
    <w:multiLevelType w:val="multilevel"/>
    <w:tmpl w:val="7A522FDA"/>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964674E"/>
    <w:multiLevelType w:val="hybridMultilevel"/>
    <w:tmpl w:val="5F800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B15A3"/>
    <w:multiLevelType w:val="hybridMultilevel"/>
    <w:tmpl w:val="90D8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C61F2"/>
    <w:multiLevelType w:val="hybridMultilevel"/>
    <w:tmpl w:val="3E525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2775B"/>
    <w:multiLevelType w:val="multilevel"/>
    <w:tmpl w:val="0B3A1A0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AF4AC9"/>
    <w:multiLevelType w:val="hybridMultilevel"/>
    <w:tmpl w:val="A2F08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819A2"/>
    <w:multiLevelType w:val="hybridMultilevel"/>
    <w:tmpl w:val="BD0287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596202"/>
    <w:multiLevelType w:val="hybridMultilevel"/>
    <w:tmpl w:val="5F800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1125"/>
    <w:multiLevelType w:val="hybridMultilevel"/>
    <w:tmpl w:val="99DAD850"/>
    <w:lvl w:ilvl="0" w:tplc="A0F6AD94">
      <w:start w:val="1"/>
      <w:numFmt w:val="decimal"/>
      <w:lvlText w:val="%1     "/>
      <w:lvlJc w:val="left"/>
      <w:pPr>
        <w:ind w:left="420" w:hanging="420"/>
      </w:pPr>
      <w:rPr>
        <w:rFonts w:ascii="Arial Unicode MS" w:hAnsi="Arial Unicode MS" w:hint="eastAsia"/>
        <w:sz w:val="36"/>
      </w:rPr>
    </w:lvl>
    <w:lvl w:ilvl="1" w:tplc="7C2C1DBE">
      <w:start w:val="1"/>
      <w:numFmt w:val="decimal"/>
      <w:lvlText w:val="2.%2    "/>
      <w:lvlJc w:val="left"/>
      <w:pPr>
        <w:ind w:left="840" w:hanging="840"/>
      </w:pPr>
      <w:rPr>
        <w:rFonts w:hint="eastAsia"/>
      </w:rPr>
    </w:lvl>
    <w:lvl w:ilvl="2" w:tplc="82FC5E90">
      <w:start w:val="1"/>
      <w:numFmt w:val="lowerRoman"/>
      <w:lvlText w:val="%3."/>
      <w:lvlJc w:val="right"/>
      <w:pPr>
        <w:ind w:left="1260" w:hanging="420"/>
      </w:pPr>
      <w:rPr>
        <w:rFonts w:hint="eastAsia"/>
      </w:rPr>
    </w:lvl>
    <w:lvl w:ilvl="3" w:tplc="197CF6E6">
      <w:start w:val="1"/>
      <w:numFmt w:val="decimal"/>
      <w:lvlText w:val="%4."/>
      <w:lvlJc w:val="left"/>
      <w:pPr>
        <w:ind w:left="1680" w:hanging="420"/>
      </w:pPr>
      <w:rPr>
        <w:rFonts w:hint="eastAsia"/>
      </w:rPr>
    </w:lvl>
    <w:lvl w:ilvl="4" w:tplc="8BAA72BE">
      <w:start w:val="1"/>
      <w:numFmt w:val="lowerLetter"/>
      <w:lvlText w:val="%5)"/>
      <w:lvlJc w:val="left"/>
      <w:pPr>
        <w:ind w:left="2100" w:hanging="420"/>
      </w:pPr>
      <w:rPr>
        <w:rFonts w:hint="eastAsia"/>
      </w:rPr>
    </w:lvl>
    <w:lvl w:ilvl="5" w:tplc="4198C2E8">
      <w:start w:val="1"/>
      <w:numFmt w:val="lowerRoman"/>
      <w:lvlText w:val="%6."/>
      <w:lvlJc w:val="right"/>
      <w:pPr>
        <w:ind w:left="2520" w:hanging="420"/>
      </w:pPr>
      <w:rPr>
        <w:rFonts w:hint="eastAsia"/>
      </w:rPr>
    </w:lvl>
    <w:lvl w:ilvl="6" w:tplc="F46A5134">
      <w:start w:val="1"/>
      <w:numFmt w:val="decimal"/>
      <w:lvlText w:val="%7."/>
      <w:lvlJc w:val="left"/>
      <w:pPr>
        <w:ind w:left="2940" w:hanging="420"/>
      </w:pPr>
      <w:rPr>
        <w:rFonts w:hint="eastAsia"/>
      </w:rPr>
    </w:lvl>
    <w:lvl w:ilvl="7" w:tplc="BD4ED452">
      <w:start w:val="1"/>
      <w:numFmt w:val="lowerLetter"/>
      <w:lvlText w:val="%8)"/>
      <w:lvlJc w:val="left"/>
      <w:pPr>
        <w:ind w:left="3360" w:hanging="420"/>
      </w:pPr>
      <w:rPr>
        <w:rFonts w:hint="eastAsia"/>
      </w:rPr>
    </w:lvl>
    <w:lvl w:ilvl="8" w:tplc="0AD25834">
      <w:start w:val="1"/>
      <w:numFmt w:val="lowerRoman"/>
      <w:lvlText w:val="%9."/>
      <w:lvlJc w:val="right"/>
      <w:pPr>
        <w:ind w:left="3780" w:hanging="420"/>
      </w:pPr>
      <w:rPr>
        <w:rFonts w:hint="eastAsia"/>
      </w:rPr>
    </w:lvl>
  </w:abstractNum>
  <w:abstractNum w:abstractNumId="13" w15:restartNumberingAfterBreak="0">
    <w:nsid w:val="27EE0681"/>
    <w:multiLevelType w:val="hybridMultilevel"/>
    <w:tmpl w:val="63344496"/>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8A6FDB"/>
    <w:multiLevelType w:val="hybridMultilevel"/>
    <w:tmpl w:val="0056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F3A16"/>
    <w:multiLevelType w:val="hybridMultilevel"/>
    <w:tmpl w:val="482C2E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CA74C8C"/>
    <w:multiLevelType w:val="hybridMultilevel"/>
    <w:tmpl w:val="C5F0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8" w15:restartNumberingAfterBreak="0">
    <w:nsid w:val="414004C8"/>
    <w:multiLevelType w:val="hybridMultilevel"/>
    <w:tmpl w:val="6334449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F6DD1"/>
    <w:multiLevelType w:val="hybridMultilevel"/>
    <w:tmpl w:val="AA82CDAC"/>
    <w:lvl w:ilvl="0" w:tplc="064A9F5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B17B8"/>
    <w:multiLevelType w:val="hybridMultilevel"/>
    <w:tmpl w:val="EA069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E56A8"/>
    <w:multiLevelType w:val="hybridMultilevel"/>
    <w:tmpl w:val="4074F240"/>
    <w:lvl w:ilvl="0" w:tplc="F4C6F604">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hybridMultilevel"/>
    <w:tmpl w:val="D83040E2"/>
    <w:lvl w:ilvl="0" w:tplc="CDD05FE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3884A784">
      <w:numFmt w:val="decimal"/>
      <w:lvlText w:val=""/>
      <w:lvlJc w:val="left"/>
    </w:lvl>
    <w:lvl w:ilvl="2" w:tplc="E6BA2BA2">
      <w:numFmt w:val="decimal"/>
      <w:lvlText w:val=""/>
      <w:lvlJc w:val="left"/>
    </w:lvl>
    <w:lvl w:ilvl="3" w:tplc="4F865A56">
      <w:numFmt w:val="decimal"/>
      <w:lvlText w:val=""/>
      <w:lvlJc w:val="left"/>
    </w:lvl>
    <w:lvl w:ilvl="4" w:tplc="16F631B6">
      <w:numFmt w:val="decimal"/>
      <w:lvlText w:val=""/>
      <w:lvlJc w:val="left"/>
    </w:lvl>
    <w:lvl w:ilvl="5" w:tplc="6DF497A6">
      <w:numFmt w:val="decimal"/>
      <w:lvlText w:val=""/>
      <w:lvlJc w:val="left"/>
    </w:lvl>
    <w:lvl w:ilvl="6" w:tplc="3C38931E">
      <w:numFmt w:val="decimal"/>
      <w:lvlText w:val=""/>
      <w:lvlJc w:val="left"/>
    </w:lvl>
    <w:lvl w:ilvl="7" w:tplc="8D48A85C">
      <w:numFmt w:val="decimal"/>
      <w:lvlText w:val=""/>
      <w:lvlJc w:val="left"/>
    </w:lvl>
    <w:lvl w:ilvl="8" w:tplc="4EFA4FB8">
      <w:numFmt w:val="decimal"/>
      <w:lvlText w:val=""/>
      <w:lvlJc w:val="left"/>
    </w:lvl>
  </w:abstractNum>
  <w:abstractNum w:abstractNumId="24" w15:restartNumberingAfterBreak="0">
    <w:nsid w:val="53162D2F"/>
    <w:multiLevelType w:val="multilevel"/>
    <w:tmpl w:val="0630C39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364"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E60525"/>
    <w:multiLevelType w:val="hybridMultilevel"/>
    <w:tmpl w:val="2B5E11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BC6DA4"/>
    <w:multiLevelType w:val="hybridMultilevel"/>
    <w:tmpl w:val="DDEC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A7274"/>
    <w:multiLevelType w:val="hybridMultilevel"/>
    <w:tmpl w:val="CE0635BE"/>
    <w:lvl w:ilvl="0" w:tplc="0409000F">
      <w:start w:val="1"/>
      <w:numFmt w:val="decimal"/>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28" w15:restartNumberingAfterBreak="0">
    <w:nsid w:val="64F605C5"/>
    <w:multiLevelType w:val="hybridMultilevel"/>
    <w:tmpl w:val="EF7E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102F93"/>
    <w:multiLevelType w:val="hybridMultilevel"/>
    <w:tmpl w:val="8E18B4D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B310F6"/>
    <w:multiLevelType w:val="hybridMultilevel"/>
    <w:tmpl w:val="AE9AD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673AF3"/>
    <w:multiLevelType w:val="hybridMultilevel"/>
    <w:tmpl w:val="63344496"/>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FB6A7F"/>
    <w:multiLevelType w:val="hybridMultilevel"/>
    <w:tmpl w:val="AC6E9ED4"/>
    <w:lvl w:ilvl="0" w:tplc="470E53E4">
      <w:start w:val="1"/>
      <w:numFmt w:val="lowerLetter"/>
      <w:lvlText w:val="%1)"/>
      <w:legacy w:legacy="1" w:legacySpace="0" w:legacyIndent="283"/>
      <w:lvlJc w:val="left"/>
      <w:pPr>
        <w:ind w:left="633" w:hanging="283"/>
      </w:pPr>
    </w:lvl>
    <w:lvl w:ilvl="1" w:tplc="E418097A">
      <w:numFmt w:val="decimal"/>
      <w:lvlText w:val=""/>
      <w:lvlJc w:val="left"/>
    </w:lvl>
    <w:lvl w:ilvl="2" w:tplc="DF2C2A1A">
      <w:numFmt w:val="decimal"/>
      <w:lvlText w:val=""/>
      <w:lvlJc w:val="left"/>
    </w:lvl>
    <w:lvl w:ilvl="3" w:tplc="B3D812EE">
      <w:numFmt w:val="decimal"/>
      <w:lvlText w:val=""/>
      <w:lvlJc w:val="left"/>
    </w:lvl>
    <w:lvl w:ilvl="4" w:tplc="9752CC00">
      <w:numFmt w:val="decimal"/>
      <w:lvlText w:val=""/>
      <w:lvlJc w:val="left"/>
    </w:lvl>
    <w:lvl w:ilvl="5" w:tplc="CC2AFFAE">
      <w:numFmt w:val="decimal"/>
      <w:lvlText w:val=""/>
      <w:lvlJc w:val="left"/>
    </w:lvl>
    <w:lvl w:ilvl="6" w:tplc="81ECA82A">
      <w:numFmt w:val="decimal"/>
      <w:lvlText w:val=""/>
      <w:lvlJc w:val="left"/>
    </w:lvl>
    <w:lvl w:ilvl="7" w:tplc="C75A6E86">
      <w:numFmt w:val="decimal"/>
      <w:lvlText w:val=""/>
      <w:lvlJc w:val="left"/>
    </w:lvl>
    <w:lvl w:ilvl="8" w:tplc="74E262BA">
      <w:numFmt w:val="decimal"/>
      <w:lvlText w:val=""/>
      <w:lvlJc w:val="left"/>
    </w:lvl>
  </w:abstractNum>
  <w:abstractNum w:abstractNumId="33" w15:restartNumberingAfterBreak="0">
    <w:nsid w:val="7A8E7D84"/>
    <w:multiLevelType w:val="hybridMultilevel"/>
    <w:tmpl w:val="F314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02DC4"/>
    <w:multiLevelType w:val="hybridMultilevel"/>
    <w:tmpl w:val="0C265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AB4CC7"/>
    <w:multiLevelType w:val="hybridMultilevel"/>
    <w:tmpl w:val="61A44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C743A4"/>
    <w:multiLevelType w:val="hybridMultilevel"/>
    <w:tmpl w:val="75722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4"/>
  </w:num>
  <w:num w:numId="4">
    <w:abstractNumId w:val="22"/>
  </w:num>
  <w:num w:numId="5">
    <w:abstractNumId w:val="1"/>
  </w:num>
  <w:num w:numId="6">
    <w:abstractNumId w:val="13"/>
  </w:num>
  <w:num w:numId="7">
    <w:abstractNumId w:val="17"/>
  </w:num>
  <w:num w:numId="8">
    <w:abstractNumId w:val="15"/>
  </w:num>
  <w:num w:numId="9">
    <w:abstractNumId w:val="18"/>
  </w:num>
  <w:num w:numId="10">
    <w:abstractNumId w:val="31"/>
  </w:num>
  <w:num w:numId="11">
    <w:abstractNumId w:val="32"/>
  </w:num>
  <w:num w:numId="12">
    <w:abstractNumId w:val="21"/>
  </w:num>
  <w:num w:numId="13">
    <w:abstractNumId w:val="3"/>
  </w:num>
  <w:num w:numId="14">
    <w:abstractNumId w:val="26"/>
  </w:num>
  <w:num w:numId="15">
    <w:abstractNumId w:val="7"/>
  </w:num>
  <w:num w:numId="16">
    <w:abstractNumId w:val="0"/>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17">
    <w:abstractNumId w:val="4"/>
  </w:num>
  <w:num w:numId="18">
    <w:abstractNumId w:val="16"/>
  </w:num>
  <w:num w:numId="19">
    <w:abstractNumId w:val="28"/>
  </w:num>
  <w:num w:numId="20">
    <w:abstractNumId w:val="33"/>
  </w:num>
  <w:num w:numId="21">
    <w:abstractNumId w:val="2"/>
  </w:num>
  <w:num w:numId="22">
    <w:abstractNumId w:val="19"/>
  </w:num>
  <w:num w:numId="23">
    <w:abstractNumId w:val="20"/>
  </w:num>
  <w:num w:numId="24">
    <w:abstractNumId w:val="36"/>
  </w:num>
  <w:num w:numId="25">
    <w:abstractNumId w:val="9"/>
  </w:num>
  <w:num w:numId="26">
    <w:abstractNumId w:val="10"/>
  </w:num>
  <w:num w:numId="27">
    <w:abstractNumId w:val="29"/>
  </w:num>
  <w:num w:numId="28">
    <w:abstractNumId w:val="25"/>
  </w:num>
  <w:num w:numId="29">
    <w:abstractNumId w:val="27"/>
  </w:num>
  <w:num w:numId="30">
    <w:abstractNumId w:val="6"/>
  </w:num>
  <w:num w:numId="31">
    <w:abstractNumId w:val="30"/>
  </w:num>
  <w:num w:numId="32">
    <w:abstractNumId w:val="35"/>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14"/>
  </w:num>
  <w:num w:numId="44">
    <w:abstractNumId w:val="34"/>
  </w:num>
  <w:num w:numId="45">
    <w:abstractNumId w:val="5"/>
  </w:num>
  <w:num w:numId="4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2F1"/>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A1B"/>
    <w:rsid w:val="00002DAE"/>
    <w:rsid w:val="00002DBB"/>
    <w:rsid w:val="000031E1"/>
    <w:rsid w:val="00003287"/>
    <w:rsid w:val="000034AC"/>
    <w:rsid w:val="00003519"/>
    <w:rsid w:val="000036D6"/>
    <w:rsid w:val="0000375F"/>
    <w:rsid w:val="0000380A"/>
    <w:rsid w:val="00003944"/>
    <w:rsid w:val="00003F16"/>
    <w:rsid w:val="000040FD"/>
    <w:rsid w:val="0000414E"/>
    <w:rsid w:val="00004371"/>
    <w:rsid w:val="000047C0"/>
    <w:rsid w:val="00004996"/>
    <w:rsid w:val="00004A30"/>
    <w:rsid w:val="00004B22"/>
    <w:rsid w:val="00004F89"/>
    <w:rsid w:val="000059B8"/>
    <w:rsid w:val="00005C0E"/>
    <w:rsid w:val="00005FB1"/>
    <w:rsid w:val="00006553"/>
    <w:rsid w:val="00006B24"/>
    <w:rsid w:val="0000710D"/>
    <w:rsid w:val="000074C4"/>
    <w:rsid w:val="00007591"/>
    <w:rsid w:val="0000778E"/>
    <w:rsid w:val="000077CC"/>
    <w:rsid w:val="00007893"/>
    <w:rsid w:val="000104B2"/>
    <w:rsid w:val="00010581"/>
    <w:rsid w:val="00010BFA"/>
    <w:rsid w:val="00010C01"/>
    <w:rsid w:val="00011081"/>
    <w:rsid w:val="0001120F"/>
    <w:rsid w:val="00011396"/>
    <w:rsid w:val="000113E5"/>
    <w:rsid w:val="00011604"/>
    <w:rsid w:val="000116ED"/>
    <w:rsid w:val="00011B4E"/>
    <w:rsid w:val="00011C7C"/>
    <w:rsid w:val="000123EF"/>
    <w:rsid w:val="00012506"/>
    <w:rsid w:val="0001293D"/>
    <w:rsid w:val="00012A8D"/>
    <w:rsid w:val="00012AE0"/>
    <w:rsid w:val="00012F71"/>
    <w:rsid w:val="0001300C"/>
    <w:rsid w:val="00013195"/>
    <w:rsid w:val="00013719"/>
    <w:rsid w:val="000137E2"/>
    <w:rsid w:val="000137EE"/>
    <w:rsid w:val="00013F0C"/>
    <w:rsid w:val="00014184"/>
    <w:rsid w:val="00014316"/>
    <w:rsid w:val="00014C53"/>
    <w:rsid w:val="0001544E"/>
    <w:rsid w:val="000154BB"/>
    <w:rsid w:val="000156EE"/>
    <w:rsid w:val="00015950"/>
    <w:rsid w:val="00015C88"/>
    <w:rsid w:val="00015DB5"/>
    <w:rsid w:val="00016837"/>
    <w:rsid w:val="000168D7"/>
    <w:rsid w:val="00016A4B"/>
    <w:rsid w:val="00016B59"/>
    <w:rsid w:val="00016C50"/>
    <w:rsid w:val="00016C72"/>
    <w:rsid w:val="00016D69"/>
    <w:rsid w:val="00016F64"/>
    <w:rsid w:val="000171AF"/>
    <w:rsid w:val="0001790C"/>
    <w:rsid w:val="00017A89"/>
    <w:rsid w:val="00017C73"/>
    <w:rsid w:val="00017EDA"/>
    <w:rsid w:val="000202FC"/>
    <w:rsid w:val="000205E7"/>
    <w:rsid w:val="00021CEB"/>
    <w:rsid w:val="00021D3F"/>
    <w:rsid w:val="00021E1C"/>
    <w:rsid w:val="00021F43"/>
    <w:rsid w:val="0002202F"/>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4EE3"/>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E9"/>
    <w:rsid w:val="00027AF3"/>
    <w:rsid w:val="00027ECA"/>
    <w:rsid w:val="00027F9A"/>
    <w:rsid w:val="000302BC"/>
    <w:rsid w:val="000303FD"/>
    <w:rsid w:val="00030677"/>
    <w:rsid w:val="00030777"/>
    <w:rsid w:val="00030C5A"/>
    <w:rsid w:val="00030E21"/>
    <w:rsid w:val="0003104B"/>
    <w:rsid w:val="00031159"/>
    <w:rsid w:val="000311F8"/>
    <w:rsid w:val="00031A36"/>
    <w:rsid w:val="0003234E"/>
    <w:rsid w:val="00032DAB"/>
    <w:rsid w:val="0003323E"/>
    <w:rsid w:val="00033300"/>
    <w:rsid w:val="000333A7"/>
    <w:rsid w:val="0003382B"/>
    <w:rsid w:val="000341E4"/>
    <w:rsid w:val="0003423E"/>
    <w:rsid w:val="000342EB"/>
    <w:rsid w:val="00034425"/>
    <w:rsid w:val="000346E9"/>
    <w:rsid w:val="00034ADB"/>
    <w:rsid w:val="00034C3A"/>
    <w:rsid w:val="00034C88"/>
    <w:rsid w:val="00034D88"/>
    <w:rsid w:val="00034E41"/>
    <w:rsid w:val="00035017"/>
    <w:rsid w:val="000351A5"/>
    <w:rsid w:val="00036532"/>
    <w:rsid w:val="000366A1"/>
    <w:rsid w:val="00036762"/>
    <w:rsid w:val="000367AB"/>
    <w:rsid w:val="000367D1"/>
    <w:rsid w:val="0003688C"/>
    <w:rsid w:val="00036A08"/>
    <w:rsid w:val="00036AEA"/>
    <w:rsid w:val="00036B9B"/>
    <w:rsid w:val="00036ECA"/>
    <w:rsid w:val="0003716C"/>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0A5"/>
    <w:rsid w:val="00042146"/>
    <w:rsid w:val="000422E0"/>
    <w:rsid w:val="00042D47"/>
    <w:rsid w:val="000430A5"/>
    <w:rsid w:val="000431E6"/>
    <w:rsid w:val="00043709"/>
    <w:rsid w:val="000437E5"/>
    <w:rsid w:val="00043958"/>
    <w:rsid w:val="00043C89"/>
    <w:rsid w:val="00043E6C"/>
    <w:rsid w:val="00043FC5"/>
    <w:rsid w:val="000440AC"/>
    <w:rsid w:val="000443AD"/>
    <w:rsid w:val="00044439"/>
    <w:rsid w:val="000444AB"/>
    <w:rsid w:val="00044731"/>
    <w:rsid w:val="0004475E"/>
    <w:rsid w:val="00044FCD"/>
    <w:rsid w:val="0004511D"/>
    <w:rsid w:val="000452BF"/>
    <w:rsid w:val="00045489"/>
    <w:rsid w:val="00045604"/>
    <w:rsid w:val="000456BE"/>
    <w:rsid w:val="0004579F"/>
    <w:rsid w:val="00045BFE"/>
    <w:rsid w:val="00045DA3"/>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BC"/>
    <w:rsid w:val="000506E6"/>
    <w:rsid w:val="00050AF6"/>
    <w:rsid w:val="000511F9"/>
    <w:rsid w:val="000513A7"/>
    <w:rsid w:val="000516D9"/>
    <w:rsid w:val="00051C4A"/>
    <w:rsid w:val="00051FE5"/>
    <w:rsid w:val="00052878"/>
    <w:rsid w:val="000528A2"/>
    <w:rsid w:val="00052BB8"/>
    <w:rsid w:val="00052C56"/>
    <w:rsid w:val="00053482"/>
    <w:rsid w:val="00053DF1"/>
    <w:rsid w:val="00054321"/>
    <w:rsid w:val="00054388"/>
    <w:rsid w:val="000544F3"/>
    <w:rsid w:val="00054578"/>
    <w:rsid w:val="00054B0B"/>
    <w:rsid w:val="00055104"/>
    <w:rsid w:val="0005537A"/>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CA0"/>
    <w:rsid w:val="00063D4A"/>
    <w:rsid w:val="00063D9E"/>
    <w:rsid w:val="000641A5"/>
    <w:rsid w:val="000646F8"/>
    <w:rsid w:val="000649F5"/>
    <w:rsid w:val="00064AD3"/>
    <w:rsid w:val="00064C04"/>
    <w:rsid w:val="0006515A"/>
    <w:rsid w:val="00065588"/>
    <w:rsid w:val="000655B0"/>
    <w:rsid w:val="0006561A"/>
    <w:rsid w:val="00065674"/>
    <w:rsid w:val="000656A7"/>
    <w:rsid w:val="000658D3"/>
    <w:rsid w:val="00065AEC"/>
    <w:rsid w:val="00065DFF"/>
    <w:rsid w:val="00065EC9"/>
    <w:rsid w:val="0006601B"/>
    <w:rsid w:val="0006642F"/>
    <w:rsid w:val="00066488"/>
    <w:rsid w:val="000669DA"/>
    <w:rsid w:val="00067514"/>
    <w:rsid w:val="000675CB"/>
    <w:rsid w:val="000675CD"/>
    <w:rsid w:val="00067933"/>
    <w:rsid w:val="00067C03"/>
    <w:rsid w:val="00067CB7"/>
    <w:rsid w:val="00067CD1"/>
    <w:rsid w:val="00067D3A"/>
    <w:rsid w:val="00067DD6"/>
    <w:rsid w:val="00067E21"/>
    <w:rsid w:val="00067FB4"/>
    <w:rsid w:val="00070364"/>
    <w:rsid w:val="000703F0"/>
    <w:rsid w:val="000704A3"/>
    <w:rsid w:val="0007073D"/>
    <w:rsid w:val="00070BA2"/>
    <w:rsid w:val="00070BE9"/>
    <w:rsid w:val="00070F13"/>
    <w:rsid w:val="00070F64"/>
    <w:rsid w:val="0007103D"/>
    <w:rsid w:val="000710ED"/>
    <w:rsid w:val="00071849"/>
    <w:rsid w:val="000719B7"/>
    <w:rsid w:val="000719D8"/>
    <w:rsid w:val="00071B65"/>
    <w:rsid w:val="00071B88"/>
    <w:rsid w:val="00071CF2"/>
    <w:rsid w:val="00071D3E"/>
    <w:rsid w:val="00071D65"/>
    <w:rsid w:val="00071DD0"/>
    <w:rsid w:val="00071DFC"/>
    <w:rsid w:val="00071EB2"/>
    <w:rsid w:val="00072169"/>
    <w:rsid w:val="00072284"/>
    <w:rsid w:val="0007230B"/>
    <w:rsid w:val="000723E8"/>
    <w:rsid w:val="00072563"/>
    <w:rsid w:val="000727CB"/>
    <w:rsid w:val="00072AEA"/>
    <w:rsid w:val="00072AFB"/>
    <w:rsid w:val="00072FEF"/>
    <w:rsid w:val="000730DD"/>
    <w:rsid w:val="000737D1"/>
    <w:rsid w:val="00074BDA"/>
    <w:rsid w:val="00074DF4"/>
    <w:rsid w:val="00075024"/>
    <w:rsid w:val="0007562F"/>
    <w:rsid w:val="000758E7"/>
    <w:rsid w:val="00075E9B"/>
    <w:rsid w:val="0007663D"/>
    <w:rsid w:val="000768D0"/>
    <w:rsid w:val="00076BEE"/>
    <w:rsid w:val="00076CFA"/>
    <w:rsid w:val="00077006"/>
    <w:rsid w:val="00077264"/>
    <w:rsid w:val="000776B2"/>
    <w:rsid w:val="00077744"/>
    <w:rsid w:val="00077A1F"/>
    <w:rsid w:val="00077C20"/>
    <w:rsid w:val="00077E20"/>
    <w:rsid w:val="00077EBE"/>
    <w:rsid w:val="000803B9"/>
    <w:rsid w:val="0008056C"/>
    <w:rsid w:val="00080661"/>
    <w:rsid w:val="000811FA"/>
    <w:rsid w:val="00081212"/>
    <w:rsid w:val="0008125D"/>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BA"/>
    <w:rsid w:val="00083A1A"/>
    <w:rsid w:val="00083BA6"/>
    <w:rsid w:val="00083C08"/>
    <w:rsid w:val="00083D71"/>
    <w:rsid w:val="00083DB6"/>
    <w:rsid w:val="00084275"/>
    <w:rsid w:val="0008449D"/>
    <w:rsid w:val="0008458B"/>
    <w:rsid w:val="000847D3"/>
    <w:rsid w:val="00084CD0"/>
    <w:rsid w:val="00084FCF"/>
    <w:rsid w:val="00085063"/>
    <w:rsid w:val="0008521B"/>
    <w:rsid w:val="0008557E"/>
    <w:rsid w:val="00085A4B"/>
    <w:rsid w:val="00085CA3"/>
    <w:rsid w:val="00086311"/>
    <w:rsid w:val="00086522"/>
    <w:rsid w:val="00086FE5"/>
    <w:rsid w:val="00087070"/>
    <w:rsid w:val="00087B16"/>
    <w:rsid w:val="00087E9A"/>
    <w:rsid w:val="000902CA"/>
    <w:rsid w:val="0009043F"/>
    <w:rsid w:val="0009045F"/>
    <w:rsid w:val="0009047B"/>
    <w:rsid w:val="00090792"/>
    <w:rsid w:val="00090974"/>
    <w:rsid w:val="00091020"/>
    <w:rsid w:val="00091310"/>
    <w:rsid w:val="000915AB"/>
    <w:rsid w:val="00091A1D"/>
    <w:rsid w:val="00091C01"/>
    <w:rsid w:val="00092026"/>
    <w:rsid w:val="00092513"/>
    <w:rsid w:val="00092651"/>
    <w:rsid w:val="00092D8E"/>
    <w:rsid w:val="00092EF3"/>
    <w:rsid w:val="000932BC"/>
    <w:rsid w:val="000934D5"/>
    <w:rsid w:val="000935A6"/>
    <w:rsid w:val="000937D8"/>
    <w:rsid w:val="00093A53"/>
    <w:rsid w:val="00093A67"/>
    <w:rsid w:val="00093B9C"/>
    <w:rsid w:val="00093C8F"/>
    <w:rsid w:val="00093ED7"/>
    <w:rsid w:val="000940CA"/>
    <w:rsid w:val="00094319"/>
    <w:rsid w:val="00094726"/>
    <w:rsid w:val="00094739"/>
    <w:rsid w:val="00094AC9"/>
    <w:rsid w:val="00094B03"/>
    <w:rsid w:val="0009506B"/>
    <w:rsid w:val="0009508A"/>
    <w:rsid w:val="00095169"/>
    <w:rsid w:val="00095235"/>
    <w:rsid w:val="0009550E"/>
    <w:rsid w:val="00095543"/>
    <w:rsid w:val="00095838"/>
    <w:rsid w:val="00096364"/>
    <w:rsid w:val="000963B4"/>
    <w:rsid w:val="000964B2"/>
    <w:rsid w:val="00096687"/>
    <w:rsid w:val="000966D7"/>
    <w:rsid w:val="0009672C"/>
    <w:rsid w:val="000967B5"/>
    <w:rsid w:val="000969B5"/>
    <w:rsid w:val="00096A16"/>
    <w:rsid w:val="00096E25"/>
    <w:rsid w:val="00096EEF"/>
    <w:rsid w:val="00096FC9"/>
    <w:rsid w:val="0009730D"/>
    <w:rsid w:val="0009766E"/>
    <w:rsid w:val="0009771E"/>
    <w:rsid w:val="000977EB"/>
    <w:rsid w:val="00097AC1"/>
    <w:rsid w:val="00097B5F"/>
    <w:rsid w:val="00097BD2"/>
    <w:rsid w:val="00097D98"/>
    <w:rsid w:val="00097FA4"/>
    <w:rsid w:val="000A0060"/>
    <w:rsid w:val="000A01A8"/>
    <w:rsid w:val="000A0343"/>
    <w:rsid w:val="000A036D"/>
    <w:rsid w:val="000A03FC"/>
    <w:rsid w:val="000A0DB6"/>
    <w:rsid w:val="000A1237"/>
    <w:rsid w:val="000A128A"/>
    <w:rsid w:val="000A1B9C"/>
    <w:rsid w:val="000A1C33"/>
    <w:rsid w:val="000A1C9C"/>
    <w:rsid w:val="000A1D0B"/>
    <w:rsid w:val="000A20BA"/>
    <w:rsid w:val="000A228D"/>
    <w:rsid w:val="000A2621"/>
    <w:rsid w:val="000A29C8"/>
    <w:rsid w:val="000A2B50"/>
    <w:rsid w:val="000A30CD"/>
    <w:rsid w:val="000A310E"/>
    <w:rsid w:val="000A3337"/>
    <w:rsid w:val="000A34F4"/>
    <w:rsid w:val="000A3667"/>
    <w:rsid w:val="000A39FF"/>
    <w:rsid w:val="000A3C9D"/>
    <w:rsid w:val="000A3D5C"/>
    <w:rsid w:val="000A3FAE"/>
    <w:rsid w:val="000A427A"/>
    <w:rsid w:val="000A4570"/>
    <w:rsid w:val="000A4714"/>
    <w:rsid w:val="000A484A"/>
    <w:rsid w:val="000A48C4"/>
    <w:rsid w:val="000A4EFF"/>
    <w:rsid w:val="000A4F57"/>
    <w:rsid w:val="000A5658"/>
    <w:rsid w:val="000A59A1"/>
    <w:rsid w:val="000A5A13"/>
    <w:rsid w:val="000A5A4E"/>
    <w:rsid w:val="000A636E"/>
    <w:rsid w:val="000A64EF"/>
    <w:rsid w:val="000A6A08"/>
    <w:rsid w:val="000A6A16"/>
    <w:rsid w:val="000A6AD9"/>
    <w:rsid w:val="000A6B21"/>
    <w:rsid w:val="000A6B5A"/>
    <w:rsid w:val="000A6E42"/>
    <w:rsid w:val="000A7069"/>
    <w:rsid w:val="000A708A"/>
    <w:rsid w:val="000A723B"/>
    <w:rsid w:val="000A72AF"/>
    <w:rsid w:val="000A76AC"/>
    <w:rsid w:val="000A792A"/>
    <w:rsid w:val="000A7A27"/>
    <w:rsid w:val="000A7BFF"/>
    <w:rsid w:val="000A7E09"/>
    <w:rsid w:val="000B013F"/>
    <w:rsid w:val="000B0369"/>
    <w:rsid w:val="000B0456"/>
    <w:rsid w:val="000B0B08"/>
    <w:rsid w:val="000B0C2D"/>
    <w:rsid w:val="000B11B6"/>
    <w:rsid w:val="000B14A1"/>
    <w:rsid w:val="000B1608"/>
    <w:rsid w:val="000B185E"/>
    <w:rsid w:val="000B1930"/>
    <w:rsid w:val="000B19E6"/>
    <w:rsid w:val="000B289B"/>
    <w:rsid w:val="000B28AF"/>
    <w:rsid w:val="000B28DE"/>
    <w:rsid w:val="000B2A62"/>
    <w:rsid w:val="000B3063"/>
    <w:rsid w:val="000B375E"/>
    <w:rsid w:val="000B3C65"/>
    <w:rsid w:val="000B3C8F"/>
    <w:rsid w:val="000B3F78"/>
    <w:rsid w:val="000B3F9A"/>
    <w:rsid w:val="000B4063"/>
    <w:rsid w:val="000B427C"/>
    <w:rsid w:val="000B488A"/>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E59"/>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D44"/>
    <w:rsid w:val="000C4E49"/>
    <w:rsid w:val="000C4E55"/>
    <w:rsid w:val="000C517C"/>
    <w:rsid w:val="000C53B4"/>
    <w:rsid w:val="000C56D6"/>
    <w:rsid w:val="000C5818"/>
    <w:rsid w:val="000C583D"/>
    <w:rsid w:val="000C5FB2"/>
    <w:rsid w:val="000C610A"/>
    <w:rsid w:val="000C6384"/>
    <w:rsid w:val="000C646D"/>
    <w:rsid w:val="000C6B35"/>
    <w:rsid w:val="000C6D21"/>
    <w:rsid w:val="000C73CE"/>
    <w:rsid w:val="000C75B9"/>
    <w:rsid w:val="000C7F46"/>
    <w:rsid w:val="000D0050"/>
    <w:rsid w:val="000D0077"/>
    <w:rsid w:val="000D02A0"/>
    <w:rsid w:val="000D05DE"/>
    <w:rsid w:val="000D07CA"/>
    <w:rsid w:val="000D07DF"/>
    <w:rsid w:val="000D0A15"/>
    <w:rsid w:val="000D1186"/>
    <w:rsid w:val="000D1434"/>
    <w:rsid w:val="000D146D"/>
    <w:rsid w:val="000D1DDF"/>
    <w:rsid w:val="000D1E50"/>
    <w:rsid w:val="000D21A1"/>
    <w:rsid w:val="000D269C"/>
    <w:rsid w:val="000D26E1"/>
    <w:rsid w:val="000D26F1"/>
    <w:rsid w:val="000D271E"/>
    <w:rsid w:val="000D2AF5"/>
    <w:rsid w:val="000D2DFB"/>
    <w:rsid w:val="000D2E89"/>
    <w:rsid w:val="000D2FEC"/>
    <w:rsid w:val="000D37E0"/>
    <w:rsid w:val="000D3A32"/>
    <w:rsid w:val="000D3BB8"/>
    <w:rsid w:val="000D4301"/>
    <w:rsid w:val="000D436C"/>
    <w:rsid w:val="000D4937"/>
    <w:rsid w:val="000D4A97"/>
    <w:rsid w:val="000D4FE6"/>
    <w:rsid w:val="000D5510"/>
    <w:rsid w:val="000D571C"/>
    <w:rsid w:val="000D57D2"/>
    <w:rsid w:val="000D58D3"/>
    <w:rsid w:val="000D5B45"/>
    <w:rsid w:val="000D5C1F"/>
    <w:rsid w:val="000D5D95"/>
    <w:rsid w:val="000D60DC"/>
    <w:rsid w:val="000D645F"/>
    <w:rsid w:val="000D6498"/>
    <w:rsid w:val="000D6855"/>
    <w:rsid w:val="000D6BDF"/>
    <w:rsid w:val="000D735F"/>
    <w:rsid w:val="000D738E"/>
    <w:rsid w:val="000D7575"/>
    <w:rsid w:val="000D7AAE"/>
    <w:rsid w:val="000D7BCF"/>
    <w:rsid w:val="000E0116"/>
    <w:rsid w:val="000E0236"/>
    <w:rsid w:val="000E03D3"/>
    <w:rsid w:val="000E05E5"/>
    <w:rsid w:val="000E0927"/>
    <w:rsid w:val="000E0D19"/>
    <w:rsid w:val="000E10A5"/>
    <w:rsid w:val="000E15AB"/>
    <w:rsid w:val="000E1725"/>
    <w:rsid w:val="000E1AD8"/>
    <w:rsid w:val="000E1F5C"/>
    <w:rsid w:val="000E1FA4"/>
    <w:rsid w:val="000E2031"/>
    <w:rsid w:val="000E208E"/>
    <w:rsid w:val="000E27C9"/>
    <w:rsid w:val="000E2919"/>
    <w:rsid w:val="000E2A8A"/>
    <w:rsid w:val="000E2BF1"/>
    <w:rsid w:val="000E3129"/>
    <w:rsid w:val="000E3AB9"/>
    <w:rsid w:val="000E3B74"/>
    <w:rsid w:val="000E3DAB"/>
    <w:rsid w:val="000E4004"/>
    <w:rsid w:val="000E45D8"/>
    <w:rsid w:val="000E47DD"/>
    <w:rsid w:val="000E48BD"/>
    <w:rsid w:val="000E4C40"/>
    <w:rsid w:val="000E4C95"/>
    <w:rsid w:val="000E50D6"/>
    <w:rsid w:val="000E51DC"/>
    <w:rsid w:val="000E541D"/>
    <w:rsid w:val="000E565C"/>
    <w:rsid w:val="000E56E4"/>
    <w:rsid w:val="000E5710"/>
    <w:rsid w:val="000E577D"/>
    <w:rsid w:val="000E58D0"/>
    <w:rsid w:val="000E596F"/>
    <w:rsid w:val="000E6088"/>
    <w:rsid w:val="000E639D"/>
    <w:rsid w:val="000E63F5"/>
    <w:rsid w:val="000E644E"/>
    <w:rsid w:val="000E676E"/>
    <w:rsid w:val="000E7407"/>
    <w:rsid w:val="000E784B"/>
    <w:rsid w:val="000E78F9"/>
    <w:rsid w:val="000E7D2A"/>
    <w:rsid w:val="000E7DFC"/>
    <w:rsid w:val="000E7FB5"/>
    <w:rsid w:val="000F0222"/>
    <w:rsid w:val="000F0224"/>
    <w:rsid w:val="000F0899"/>
    <w:rsid w:val="000F0DDC"/>
    <w:rsid w:val="000F0F58"/>
    <w:rsid w:val="000F104F"/>
    <w:rsid w:val="000F154F"/>
    <w:rsid w:val="000F169D"/>
    <w:rsid w:val="000F1701"/>
    <w:rsid w:val="000F18E8"/>
    <w:rsid w:val="000F1A20"/>
    <w:rsid w:val="000F233A"/>
    <w:rsid w:val="000F27E8"/>
    <w:rsid w:val="000F2CA4"/>
    <w:rsid w:val="000F2D95"/>
    <w:rsid w:val="000F3643"/>
    <w:rsid w:val="000F3891"/>
    <w:rsid w:val="000F3A74"/>
    <w:rsid w:val="000F3F24"/>
    <w:rsid w:val="000F400B"/>
    <w:rsid w:val="000F44F9"/>
    <w:rsid w:val="000F464D"/>
    <w:rsid w:val="000F46A3"/>
    <w:rsid w:val="000F4D38"/>
    <w:rsid w:val="000F5209"/>
    <w:rsid w:val="000F564B"/>
    <w:rsid w:val="000F591D"/>
    <w:rsid w:val="000F5A2F"/>
    <w:rsid w:val="000F5A6A"/>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11D9"/>
    <w:rsid w:val="00101A09"/>
    <w:rsid w:val="00101E1E"/>
    <w:rsid w:val="00101F74"/>
    <w:rsid w:val="00102065"/>
    <w:rsid w:val="00102520"/>
    <w:rsid w:val="00102595"/>
    <w:rsid w:val="001025C7"/>
    <w:rsid w:val="00102B6C"/>
    <w:rsid w:val="00102BD1"/>
    <w:rsid w:val="00102C33"/>
    <w:rsid w:val="00102D0C"/>
    <w:rsid w:val="00102DA4"/>
    <w:rsid w:val="001032ED"/>
    <w:rsid w:val="00103349"/>
    <w:rsid w:val="0010387B"/>
    <w:rsid w:val="00103A65"/>
    <w:rsid w:val="00103E28"/>
    <w:rsid w:val="00103EA2"/>
    <w:rsid w:val="00103FE2"/>
    <w:rsid w:val="00104270"/>
    <w:rsid w:val="0010453B"/>
    <w:rsid w:val="00104647"/>
    <w:rsid w:val="001046F1"/>
    <w:rsid w:val="001048A0"/>
    <w:rsid w:val="00104C3B"/>
    <w:rsid w:val="001053B9"/>
    <w:rsid w:val="0010540A"/>
    <w:rsid w:val="00105648"/>
    <w:rsid w:val="00105746"/>
    <w:rsid w:val="0010585D"/>
    <w:rsid w:val="00105BA1"/>
    <w:rsid w:val="00105BA6"/>
    <w:rsid w:val="00105EA1"/>
    <w:rsid w:val="00105F75"/>
    <w:rsid w:val="00106D69"/>
    <w:rsid w:val="00106E1A"/>
    <w:rsid w:val="00106F4C"/>
    <w:rsid w:val="00106F7C"/>
    <w:rsid w:val="00107594"/>
    <w:rsid w:val="001079D9"/>
    <w:rsid w:val="00107B92"/>
    <w:rsid w:val="00107D6F"/>
    <w:rsid w:val="00107DD9"/>
    <w:rsid w:val="0011044E"/>
    <w:rsid w:val="001105EC"/>
    <w:rsid w:val="00110679"/>
    <w:rsid w:val="0011078F"/>
    <w:rsid w:val="001107F8"/>
    <w:rsid w:val="0011085D"/>
    <w:rsid w:val="001108BC"/>
    <w:rsid w:val="001108CC"/>
    <w:rsid w:val="00110A30"/>
    <w:rsid w:val="00110BDE"/>
    <w:rsid w:val="00110CC9"/>
    <w:rsid w:val="00110E2C"/>
    <w:rsid w:val="00110EBA"/>
    <w:rsid w:val="00111479"/>
    <w:rsid w:val="001115D3"/>
    <w:rsid w:val="00112080"/>
    <w:rsid w:val="0011213B"/>
    <w:rsid w:val="00112166"/>
    <w:rsid w:val="0011239B"/>
    <w:rsid w:val="001124FC"/>
    <w:rsid w:val="001125EC"/>
    <w:rsid w:val="00112698"/>
    <w:rsid w:val="001126A2"/>
    <w:rsid w:val="001128B5"/>
    <w:rsid w:val="001129DB"/>
    <w:rsid w:val="00112A68"/>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3"/>
    <w:rsid w:val="00115FFB"/>
    <w:rsid w:val="0011684F"/>
    <w:rsid w:val="00116DC7"/>
    <w:rsid w:val="00116FF3"/>
    <w:rsid w:val="001177C3"/>
    <w:rsid w:val="00117846"/>
    <w:rsid w:val="00117A6D"/>
    <w:rsid w:val="00117E14"/>
    <w:rsid w:val="00117E78"/>
    <w:rsid w:val="00117F6B"/>
    <w:rsid w:val="00120026"/>
    <w:rsid w:val="00120327"/>
    <w:rsid w:val="00120463"/>
    <w:rsid w:val="0012069B"/>
    <w:rsid w:val="00120752"/>
    <w:rsid w:val="00120B83"/>
    <w:rsid w:val="00120D80"/>
    <w:rsid w:val="001216A9"/>
    <w:rsid w:val="001217B0"/>
    <w:rsid w:val="001218B3"/>
    <w:rsid w:val="001218FF"/>
    <w:rsid w:val="00121C6E"/>
    <w:rsid w:val="00121D0C"/>
    <w:rsid w:val="001226F3"/>
    <w:rsid w:val="00122988"/>
    <w:rsid w:val="00122B48"/>
    <w:rsid w:val="00122E57"/>
    <w:rsid w:val="00122F42"/>
    <w:rsid w:val="00123373"/>
    <w:rsid w:val="00123475"/>
    <w:rsid w:val="00123891"/>
    <w:rsid w:val="00123B5B"/>
    <w:rsid w:val="00123C9F"/>
    <w:rsid w:val="00124585"/>
    <w:rsid w:val="00124E69"/>
    <w:rsid w:val="00124E9D"/>
    <w:rsid w:val="001250EC"/>
    <w:rsid w:val="001252C0"/>
    <w:rsid w:val="001255E1"/>
    <w:rsid w:val="0012565E"/>
    <w:rsid w:val="00125827"/>
    <w:rsid w:val="00125B2A"/>
    <w:rsid w:val="00125BFA"/>
    <w:rsid w:val="00125DA2"/>
    <w:rsid w:val="00126017"/>
    <w:rsid w:val="001264C6"/>
    <w:rsid w:val="00126638"/>
    <w:rsid w:val="001269C4"/>
    <w:rsid w:val="00127C7E"/>
    <w:rsid w:val="00127CEE"/>
    <w:rsid w:val="001302BC"/>
    <w:rsid w:val="001308D4"/>
    <w:rsid w:val="001309FF"/>
    <w:rsid w:val="001310C8"/>
    <w:rsid w:val="00131680"/>
    <w:rsid w:val="00131D3F"/>
    <w:rsid w:val="00132550"/>
    <w:rsid w:val="00132865"/>
    <w:rsid w:val="00132939"/>
    <w:rsid w:val="00132A11"/>
    <w:rsid w:val="00132A3C"/>
    <w:rsid w:val="00132FA0"/>
    <w:rsid w:val="00133779"/>
    <w:rsid w:val="001339CB"/>
    <w:rsid w:val="00133A40"/>
    <w:rsid w:val="00133B42"/>
    <w:rsid w:val="00133B77"/>
    <w:rsid w:val="0013415F"/>
    <w:rsid w:val="00134183"/>
    <w:rsid w:val="00134F10"/>
    <w:rsid w:val="00134F99"/>
    <w:rsid w:val="00135024"/>
    <w:rsid w:val="001351C0"/>
    <w:rsid w:val="001351CB"/>
    <w:rsid w:val="00135807"/>
    <w:rsid w:val="0013583B"/>
    <w:rsid w:val="00135BB1"/>
    <w:rsid w:val="001362B5"/>
    <w:rsid w:val="001366AB"/>
    <w:rsid w:val="00136AAB"/>
    <w:rsid w:val="00136BAD"/>
    <w:rsid w:val="00136D11"/>
    <w:rsid w:val="001372D5"/>
    <w:rsid w:val="001374A3"/>
    <w:rsid w:val="00137D78"/>
    <w:rsid w:val="00140534"/>
    <w:rsid w:val="00140AA9"/>
    <w:rsid w:val="0014117F"/>
    <w:rsid w:val="001413FD"/>
    <w:rsid w:val="001426EA"/>
    <w:rsid w:val="00142BC0"/>
    <w:rsid w:val="00142BD5"/>
    <w:rsid w:val="00143185"/>
    <w:rsid w:val="00143672"/>
    <w:rsid w:val="001439E2"/>
    <w:rsid w:val="00143C59"/>
    <w:rsid w:val="00143E75"/>
    <w:rsid w:val="00143F1E"/>
    <w:rsid w:val="00144020"/>
    <w:rsid w:val="00144903"/>
    <w:rsid w:val="00144977"/>
    <w:rsid w:val="00144B40"/>
    <w:rsid w:val="00144CC1"/>
    <w:rsid w:val="001450FA"/>
    <w:rsid w:val="0014566D"/>
    <w:rsid w:val="0014588F"/>
    <w:rsid w:val="001461DB"/>
    <w:rsid w:val="00146233"/>
    <w:rsid w:val="00146352"/>
    <w:rsid w:val="00146566"/>
    <w:rsid w:val="001466B3"/>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1D45"/>
    <w:rsid w:val="00151E0D"/>
    <w:rsid w:val="0015224B"/>
    <w:rsid w:val="001522FE"/>
    <w:rsid w:val="0015239F"/>
    <w:rsid w:val="001523A1"/>
    <w:rsid w:val="001523C6"/>
    <w:rsid w:val="001524A4"/>
    <w:rsid w:val="00152E5C"/>
    <w:rsid w:val="00153028"/>
    <w:rsid w:val="001531A9"/>
    <w:rsid w:val="001533EE"/>
    <w:rsid w:val="001534D2"/>
    <w:rsid w:val="0015373D"/>
    <w:rsid w:val="00153875"/>
    <w:rsid w:val="0015388F"/>
    <w:rsid w:val="00153A7E"/>
    <w:rsid w:val="00153E3D"/>
    <w:rsid w:val="00153F37"/>
    <w:rsid w:val="00154031"/>
    <w:rsid w:val="00154032"/>
    <w:rsid w:val="0015429F"/>
    <w:rsid w:val="001544E3"/>
    <w:rsid w:val="001545A4"/>
    <w:rsid w:val="00154833"/>
    <w:rsid w:val="00154931"/>
    <w:rsid w:val="001549E8"/>
    <w:rsid w:val="00154AD7"/>
    <w:rsid w:val="00154B42"/>
    <w:rsid w:val="00154C2E"/>
    <w:rsid w:val="00154DAB"/>
    <w:rsid w:val="00155116"/>
    <w:rsid w:val="00155A96"/>
    <w:rsid w:val="00155F21"/>
    <w:rsid w:val="001564F6"/>
    <w:rsid w:val="0015657B"/>
    <w:rsid w:val="0015679D"/>
    <w:rsid w:val="001568C9"/>
    <w:rsid w:val="00157329"/>
    <w:rsid w:val="00157444"/>
    <w:rsid w:val="00157505"/>
    <w:rsid w:val="00157A1B"/>
    <w:rsid w:val="00157D3D"/>
    <w:rsid w:val="0016034E"/>
    <w:rsid w:val="00160373"/>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57"/>
    <w:rsid w:val="00165DF7"/>
    <w:rsid w:val="00165E8B"/>
    <w:rsid w:val="00165EE6"/>
    <w:rsid w:val="00165F1D"/>
    <w:rsid w:val="00166007"/>
    <w:rsid w:val="00166215"/>
    <w:rsid w:val="001663EC"/>
    <w:rsid w:val="001663FF"/>
    <w:rsid w:val="0016655F"/>
    <w:rsid w:val="00166562"/>
    <w:rsid w:val="00166A05"/>
    <w:rsid w:val="00166A08"/>
    <w:rsid w:val="00166BB2"/>
    <w:rsid w:val="001670EA"/>
    <w:rsid w:val="00167171"/>
    <w:rsid w:val="0016732E"/>
    <w:rsid w:val="001674A0"/>
    <w:rsid w:val="00167A30"/>
    <w:rsid w:val="00167CB0"/>
    <w:rsid w:val="00167EBA"/>
    <w:rsid w:val="0017013E"/>
    <w:rsid w:val="001702C5"/>
    <w:rsid w:val="001703FD"/>
    <w:rsid w:val="00170633"/>
    <w:rsid w:val="0017097E"/>
    <w:rsid w:val="00170B4D"/>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77CE5"/>
    <w:rsid w:val="00177EB6"/>
    <w:rsid w:val="001801E6"/>
    <w:rsid w:val="00180300"/>
    <w:rsid w:val="00180601"/>
    <w:rsid w:val="0018064D"/>
    <w:rsid w:val="00180AE9"/>
    <w:rsid w:val="00180E87"/>
    <w:rsid w:val="00180F4C"/>
    <w:rsid w:val="00181272"/>
    <w:rsid w:val="001812D1"/>
    <w:rsid w:val="001813AC"/>
    <w:rsid w:val="001814C8"/>
    <w:rsid w:val="00181630"/>
    <w:rsid w:val="001818C3"/>
    <w:rsid w:val="00181A38"/>
    <w:rsid w:val="00181BA6"/>
    <w:rsid w:val="00181DA2"/>
    <w:rsid w:val="00181E68"/>
    <w:rsid w:val="0018258E"/>
    <w:rsid w:val="0018280F"/>
    <w:rsid w:val="001828B3"/>
    <w:rsid w:val="00182938"/>
    <w:rsid w:val="00182B3F"/>
    <w:rsid w:val="00183266"/>
    <w:rsid w:val="00183617"/>
    <w:rsid w:val="00183B32"/>
    <w:rsid w:val="00183BFE"/>
    <w:rsid w:val="00183D13"/>
    <w:rsid w:val="00183E6E"/>
    <w:rsid w:val="00183E94"/>
    <w:rsid w:val="00183FFB"/>
    <w:rsid w:val="001840B4"/>
    <w:rsid w:val="001841D9"/>
    <w:rsid w:val="00184236"/>
    <w:rsid w:val="00184653"/>
    <w:rsid w:val="001847FB"/>
    <w:rsid w:val="00184E76"/>
    <w:rsid w:val="00185460"/>
    <w:rsid w:val="001857C4"/>
    <w:rsid w:val="00185878"/>
    <w:rsid w:val="00185D7D"/>
    <w:rsid w:val="00186C34"/>
    <w:rsid w:val="001870E5"/>
    <w:rsid w:val="00187433"/>
    <w:rsid w:val="001875D2"/>
    <w:rsid w:val="00187654"/>
    <w:rsid w:val="00187678"/>
    <w:rsid w:val="00187996"/>
    <w:rsid w:val="00187DA1"/>
    <w:rsid w:val="00187DCB"/>
    <w:rsid w:val="00187E29"/>
    <w:rsid w:val="00187E8B"/>
    <w:rsid w:val="00187F02"/>
    <w:rsid w:val="001902A8"/>
    <w:rsid w:val="00190767"/>
    <w:rsid w:val="00190B17"/>
    <w:rsid w:val="00190CF4"/>
    <w:rsid w:val="00190DA2"/>
    <w:rsid w:val="0019114F"/>
    <w:rsid w:val="00191AC9"/>
    <w:rsid w:val="00191D9B"/>
    <w:rsid w:val="001924D8"/>
    <w:rsid w:val="00192571"/>
    <w:rsid w:val="001926D7"/>
    <w:rsid w:val="00192819"/>
    <w:rsid w:val="00192F26"/>
    <w:rsid w:val="0019306F"/>
    <w:rsid w:val="00193263"/>
    <w:rsid w:val="001935B2"/>
    <w:rsid w:val="00193A52"/>
    <w:rsid w:val="00193D42"/>
    <w:rsid w:val="00193D60"/>
    <w:rsid w:val="0019404D"/>
    <w:rsid w:val="00194152"/>
    <w:rsid w:val="0019496D"/>
    <w:rsid w:val="00194A0C"/>
    <w:rsid w:val="00194B9C"/>
    <w:rsid w:val="00194C3C"/>
    <w:rsid w:val="00194CB7"/>
    <w:rsid w:val="00194E23"/>
    <w:rsid w:val="001950EA"/>
    <w:rsid w:val="001955BE"/>
    <w:rsid w:val="00195660"/>
    <w:rsid w:val="00195C58"/>
    <w:rsid w:val="0019639C"/>
    <w:rsid w:val="0019639F"/>
    <w:rsid w:val="001963E1"/>
    <w:rsid w:val="001964FD"/>
    <w:rsid w:val="00196909"/>
    <w:rsid w:val="00196FE8"/>
    <w:rsid w:val="00197193"/>
    <w:rsid w:val="00197490"/>
    <w:rsid w:val="00197593"/>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6F5"/>
    <w:rsid w:val="001A27D6"/>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4FE3"/>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C2"/>
    <w:rsid w:val="001B1B6E"/>
    <w:rsid w:val="001B1E6D"/>
    <w:rsid w:val="001B1E8C"/>
    <w:rsid w:val="001B1F31"/>
    <w:rsid w:val="001B252A"/>
    <w:rsid w:val="001B2BF8"/>
    <w:rsid w:val="001B2E3F"/>
    <w:rsid w:val="001B2F97"/>
    <w:rsid w:val="001B320E"/>
    <w:rsid w:val="001B34C6"/>
    <w:rsid w:val="001B370D"/>
    <w:rsid w:val="001B3834"/>
    <w:rsid w:val="001B38E5"/>
    <w:rsid w:val="001B3D20"/>
    <w:rsid w:val="001B3E74"/>
    <w:rsid w:val="001B42F6"/>
    <w:rsid w:val="001B44A8"/>
    <w:rsid w:val="001B4FBA"/>
    <w:rsid w:val="001B511F"/>
    <w:rsid w:val="001B527E"/>
    <w:rsid w:val="001B54DD"/>
    <w:rsid w:val="001B5560"/>
    <w:rsid w:val="001B5BC4"/>
    <w:rsid w:val="001B5D39"/>
    <w:rsid w:val="001B5DFA"/>
    <w:rsid w:val="001B5FF9"/>
    <w:rsid w:val="001B62C1"/>
    <w:rsid w:val="001B649C"/>
    <w:rsid w:val="001B64C0"/>
    <w:rsid w:val="001B65C2"/>
    <w:rsid w:val="001B66B4"/>
    <w:rsid w:val="001B6A4B"/>
    <w:rsid w:val="001B6C38"/>
    <w:rsid w:val="001B6D55"/>
    <w:rsid w:val="001B6F89"/>
    <w:rsid w:val="001B7282"/>
    <w:rsid w:val="001B7423"/>
    <w:rsid w:val="001B7548"/>
    <w:rsid w:val="001B7619"/>
    <w:rsid w:val="001B7C4C"/>
    <w:rsid w:val="001B7F9D"/>
    <w:rsid w:val="001C0184"/>
    <w:rsid w:val="001C020E"/>
    <w:rsid w:val="001C0241"/>
    <w:rsid w:val="001C0244"/>
    <w:rsid w:val="001C02B8"/>
    <w:rsid w:val="001C0703"/>
    <w:rsid w:val="001C094A"/>
    <w:rsid w:val="001C0A33"/>
    <w:rsid w:val="001C0BA3"/>
    <w:rsid w:val="001C0C7B"/>
    <w:rsid w:val="001C125B"/>
    <w:rsid w:val="001C137D"/>
    <w:rsid w:val="001C1623"/>
    <w:rsid w:val="001C17A3"/>
    <w:rsid w:val="001C1858"/>
    <w:rsid w:val="001C1C7A"/>
    <w:rsid w:val="001C211D"/>
    <w:rsid w:val="001C22DC"/>
    <w:rsid w:val="001C2B32"/>
    <w:rsid w:val="001C2C4B"/>
    <w:rsid w:val="001C2DF4"/>
    <w:rsid w:val="001C2F8D"/>
    <w:rsid w:val="001C30FB"/>
    <w:rsid w:val="001C3663"/>
    <w:rsid w:val="001C394B"/>
    <w:rsid w:val="001C43C9"/>
    <w:rsid w:val="001C4467"/>
    <w:rsid w:val="001C4564"/>
    <w:rsid w:val="001C48A5"/>
    <w:rsid w:val="001C4A3E"/>
    <w:rsid w:val="001C4BC1"/>
    <w:rsid w:val="001C5183"/>
    <w:rsid w:val="001C5382"/>
    <w:rsid w:val="001C543C"/>
    <w:rsid w:val="001C5656"/>
    <w:rsid w:val="001C569D"/>
    <w:rsid w:val="001C6084"/>
    <w:rsid w:val="001C61FF"/>
    <w:rsid w:val="001C634C"/>
    <w:rsid w:val="001C65ED"/>
    <w:rsid w:val="001C66B3"/>
    <w:rsid w:val="001C677D"/>
    <w:rsid w:val="001C6D54"/>
    <w:rsid w:val="001C7079"/>
    <w:rsid w:val="001C71F5"/>
    <w:rsid w:val="001D04CF"/>
    <w:rsid w:val="001D0604"/>
    <w:rsid w:val="001D0809"/>
    <w:rsid w:val="001D0BAC"/>
    <w:rsid w:val="001D0C20"/>
    <w:rsid w:val="001D0FD1"/>
    <w:rsid w:val="001D10B4"/>
    <w:rsid w:val="001D154F"/>
    <w:rsid w:val="001D1C0A"/>
    <w:rsid w:val="001D1F63"/>
    <w:rsid w:val="001D2123"/>
    <w:rsid w:val="001D21F4"/>
    <w:rsid w:val="001D2268"/>
    <w:rsid w:val="001D2358"/>
    <w:rsid w:val="001D23A7"/>
    <w:rsid w:val="001D2A2C"/>
    <w:rsid w:val="001D311F"/>
    <w:rsid w:val="001D3BEA"/>
    <w:rsid w:val="001D43AC"/>
    <w:rsid w:val="001D482C"/>
    <w:rsid w:val="001D4B59"/>
    <w:rsid w:val="001D4DCB"/>
    <w:rsid w:val="001D4E12"/>
    <w:rsid w:val="001D5069"/>
    <w:rsid w:val="001D5485"/>
    <w:rsid w:val="001D576D"/>
    <w:rsid w:val="001D5A35"/>
    <w:rsid w:val="001D5B4F"/>
    <w:rsid w:val="001D5C4A"/>
    <w:rsid w:val="001D64BC"/>
    <w:rsid w:val="001D6A16"/>
    <w:rsid w:val="001D6E35"/>
    <w:rsid w:val="001D74EC"/>
    <w:rsid w:val="001D7966"/>
    <w:rsid w:val="001D79B4"/>
    <w:rsid w:val="001D7BDB"/>
    <w:rsid w:val="001E021C"/>
    <w:rsid w:val="001E02F1"/>
    <w:rsid w:val="001E05F1"/>
    <w:rsid w:val="001E0882"/>
    <w:rsid w:val="001E08DA"/>
    <w:rsid w:val="001E0964"/>
    <w:rsid w:val="001E0B4D"/>
    <w:rsid w:val="001E0D0E"/>
    <w:rsid w:val="001E0E22"/>
    <w:rsid w:val="001E0E28"/>
    <w:rsid w:val="001E0F8F"/>
    <w:rsid w:val="001E10A2"/>
    <w:rsid w:val="001E16C9"/>
    <w:rsid w:val="001E17D6"/>
    <w:rsid w:val="001E18DB"/>
    <w:rsid w:val="001E1C38"/>
    <w:rsid w:val="001E1EB1"/>
    <w:rsid w:val="001E2004"/>
    <w:rsid w:val="001E2079"/>
    <w:rsid w:val="001E20F4"/>
    <w:rsid w:val="001E2196"/>
    <w:rsid w:val="001E21E4"/>
    <w:rsid w:val="001E21EE"/>
    <w:rsid w:val="001E2317"/>
    <w:rsid w:val="001E236A"/>
    <w:rsid w:val="001E2651"/>
    <w:rsid w:val="001E279A"/>
    <w:rsid w:val="001E28FD"/>
    <w:rsid w:val="001E2B8B"/>
    <w:rsid w:val="001E2C61"/>
    <w:rsid w:val="001E2D18"/>
    <w:rsid w:val="001E2E48"/>
    <w:rsid w:val="001E3784"/>
    <w:rsid w:val="001E3D88"/>
    <w:rsid w:val="001E3ECC"/>
    <w:rsid w:val="001E3F57"/>
    <w:rsid w:val="001E40A5"/>
    <w:rsid w:val="001E428F"/>
    <w:rsid w:val="001E4349"/>
    <w:rsid w:val="001E45CA"/>
    <w:rsid w:val="001E4735"/>
    <w:rsid w:val="001E48A5"/>
    <w:rsid w:val="001E48DF"/>
    <w:rsid w:val="001E4A0F"/>
    <w:rsid w:val="001E5249"/>
    <w:rsid w:val="001E558C"/>
    <w:rsid w:val="001E5598"/>
    <w:rsid w:val="001E562C"/>
    <w:rsid w:val="001E573C"/>
    <w:rsid w:val="001E58BF"/>
    <w:rsid w:val="001E592E"/>
    <w:rsid w:val="001E5EE6"/>
    <w:rsid w:val="001E61CB"/>
    <w:rsid w:val="001E67F4"/>
    <w:rsid w:val="001E6C8F"/>
    <w:rsid w:val="001E6EA3"/>
    <w:rsid w:val="001E719F"/>
    <w:rsid w:val="001E77A5"/>
    <w:rsid w:val="001E7A65"/>
    <w:rsid w:val="001E7BA2"/>
    <w:rsid w:val="001F00C9"/>
    <w:rsid w:val="001F028B"/>
    <w:rsid w:val="001F039A"/>
    <w:rsid w:val="001F03B1"/>
    <w:rsid w:val="001F03B7"/>
    <w:rsid w:val="001F03C5"/>
    <w:rsid w:val="001F07C4"/>
    <w:rsid w:val="001F0828"/>
    <w:rsid w:val="001F095B"/>
    <w:rsid w:val="001F131E"/>
    <w:rsid w:val="001F142A"/>
    <w:rsid w:val="001F1F27"/>
    <w:rsid w:val="001F240D"/>
    <w:rsid w:val="001F280F"/>
    <w:rsid w:val="001F28FD"/>
    <w:rsid w:val="001F29C3"/>
    <w:rsid w:val="001F29EE"/>
    <w:rsid w:val="001F2DB7"/>
    <w:rsid w:val="001F3968"/>
    <w:rsid w:val="001F3ABA"/>
    <w:rsid w:val="001F3BAA"/>
    <w:rsid w:val="001F404E"/>
    <w:rsid w:val="001F423A"/>
    <w:rsid w:val="001F4341"/>
    <w:rsid w:val="001F439D"/>
    <w:rsid w:val="001F499D"/>
    <w:rsid w:val="001F4B89"/>
    <w:rsid w:val="001F4C39"/>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0E2"/>
    <w:rsid w:val="001F714A"/>
    <w:rsid w:val="001F73B9"/>
    <w:rsid w:val="001F7429"/>
    <w:rsid w:val="001F75FC"/>
    <w:rsid w:val="001F760B"/>
    <w:rsid w:val="001F760C"/>
    <w:rsid w:val="001F7BC0"/>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D0"/>
    <w:rsid w:val="002036E1"/>
    <w:rsid w:val="0020389B"/>
    <w:rsid w:val="00203D46"/>
    <w:rsid w:val="00203F07"/>
    <w:rsid w:val="0020410D"/>
    <w:rsid w:val="002048E9"/>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BE6"/>
    <w:rsid w:val="00207D95"/>
    <w:rsid w:val="00207E06"/>
    <w:rsid w:val="00207E4B"/>
    <w:rsid w:val="00210210"/>
    <w:rsid w:val="00210275"/>
    <w:rsid w:val="00210465"/>
    <w:rsid w:val="002105A8"/>
    <w:rsid w:val="0021069D"/>
    <w:rsid w:val="002108E9"/>
    <w:rsid w:val="00210A79"/>
    <w:rsid w:val="00210DBF"/>
    <w:rsid w:val="00211469"/>
    <w:rsid w:val="0021147C"/>
    <w:rsid w:val="002115B3"/>
    <w:rsid w:val="002117F2"/>
    <w:rsid w:val="00211A38"/>
    <w:rsid w:val="00211E84"/>
    <w:rsid w:val="002123EE"/>
    <w:rsid w:val="0021243D"/>
    <w:rsid w:val="002126EE"/>
    <w:rsid w:val="002129C7"/>
    <w:rsid w:val="00212D02"/>
    <w:rsid w:val="00212F05"/>
    <w:rsid w:val="00213128"/>
    <w:rsid w:val="0021312D"/>
    <w:rsid w:val="002131DF"/>
    <w:rsid w:val="002134C3"/>
    <w:rsid w:val="002134D6"/>
    <w:rsid w:val="0021360E"/>
    <w:rsid w:val="002139A4"/>
    <w:rsid w:val="00214583"/>
    <w:rsid w:val="002149AF"/>
    <w:rsid w:val="00214A01"/>
    <w:rsid w:val="00214C81"/>
    <w:rsid w:val="00214DDF"/>
    <w:rsid w:val="00215221"/>
    <w:rsid w:val="00215847"/>
    <w:rsid w:val="00215CCC"/>
    <w:rsid w:val="002160CE"/>
    <w:rsid w:val="002161CC"/>
    <w:rsid w:val="00216557"/>
    <w:rsid w:val="0021665E"/>
    <w:rsid w:val="002168CE"/>
    <w:rsid w:val="00216A1E"/>
    <w:rsid w:val="00217AE7"/>
    <w:rsid w:val="002206DA"/>
    <w:rsid w:val="00220702"/>
    <w:rsid w:val="00220785"/>
    <w:rsid w:val="00220B5F"/>
    <w:rsid w:val="00221327"/>
    <w:rsid w:val="00221338"/>
    <w:rsid w:val="00221AB9"/>
    <w:rsid w:val="00221B65"/>
    <w:rsid w:val="00222119"/>
    <w:rsid w:val="00222363"/>
    <w:rsid w:val="00222393"/>
    <w:rsid w:val="002226C3"/>
    <w:rsid w:val="00222944"/>
    <w:rsid w:val="00222A7A"/>
    <w:rsid w:val="00222A92"/>
    <w:rsid w:val="00222C90"/>
    <w:rsid w:val="00222CD8"/>
    <w:rsid w:val="00222D78"/>
    <w:rsid w:val="00222F15"/>
    <w:rsid w:val="0022362E"/>
    <w:rsid w:val="00223D5F"/>
    <w:rsid w:val="0022400F"/>
    <w:rsid w:val="00224161"/>
    <w:rsid w:val="00224312"/>
    <w:rsid w:val="002243BC"/>
    <w:rsid w:val="00224438"/>
    <w:rsid w:val="002248C2"/>
    <w:rsid w:val="00224A0C"/>
    <w:rsid w:val="00224A2C"/>
    <w:rsid w:val="00224BD0"/>
    <w:rsid w:val="00224E20"/>
    <w:rsid w:val="00224F27"/>
    <w:rsid w:val="00224F49"/>
    <w:rsid w:val="00225151"/>
    <w:rsid w:val="0022528E"/>
    <w:rsid w:val="00225746"/>
    <w:rsid w:val="00225C32"/>
    <w:rsid w:val="00225DAB"/>
    <w:rsid w:val="00226283"/>
    <w:rsid w:val="00226B34"/>
    <w:rsid w:val="00226E52"/>
    <w:rsid w:val="00226EE0"/>
    <w:rsid w:val="002271BB"/>
    <w:rsid w:val="00227380"/>
    <w:rsid w:val="00227AAA"/>
    <w:rsid w:val="00227AE2"/>
    <w:rsid w:val="00227DA5"/>
    <w:rsid w:val="002300F5"/>
    <w:rsid w:val="00230311"/>
    <w:rsid w:val="002303BE"/>
    <w:rsid w:val="0023074C"/>
    <w:rsid w:val="00230ACE"/>
    <w:rsid w:val="00230F90"/>
    <w:rsid w:val="00231072"/>
    <w:rsid w:val="002311F4"/>
    <w:rsid w:val="002312F4"/>
    <w:rsid w:val="00231A72"/>
    <w:rsid w:val="00231D09"/>
    <w:rsid w:val="00231FC7"/>
    <w:rsid w:val="00232473"/>
    <w:rsid w:val="0023268B"/>
    <w:rsid w:val="00232921"/>
    <w:rsid w:val="0023306D"/>
    <w:rsid w:val="002333BB"/>
    <w:rsid w:val="00233459"/>
    <w:rsid w:val="002338DF"/>
    <w:rsid w:val="00233B64"/>
    <w:rsid w:val="00233D00"/>
    <w:rsid w:val="00233E9E"/>
    <w:rsid w:val="00234261"/>
    <w:rsid w:val="00234370"/>
    <w:rsid w:val="002343D2"/>
    <w:rsid w:val="00234862"/>
    <w:rsid w:val="00234911"/>
    <w:rsid w:val="00234B9A"/>
    <w:rsid w:val="00234C68"/>
    <w:rsid w:val="00234DAC"/>
    <w:rsid w:val="00234E17"/>
    <w:rsid w:val="00234E3B"/>
    <w:rsid w:val="0023500C"/>
    <w:rsid w:val="002357EB"/>
    <w:rsid w:val="00235A80"/>
    <w:rsid w:val="00235B82"/>
    <w:rsid w:val="00235CD2"/>
    <w:rsid w:val="00235DE5"/>
    <w:rsid w:val="0023617B"/>
    <w:rsid w:val="00236825"/>
    <w:rsid w:val="002369ED"/>
    <w:rsid w:val="0023701C"/>
    <w:rsid w:val="002370E5"/>
    <w:rsid w:val="0023724D"/>
    <w:rsid w:val="0023738B"/>
    <w:rsid w:val="00237406"/>
    <w:rsid w:val="00237426"/>
    <w:rsid w:val="00237449"/>
    <w:rsid w:val="002374D5"/>
    <w:rsid w:val="0023780B"/>
    <w:rsid w:val="002378B8"/>
    <w:rsid w:val="00237A1C"/>
    <w:rsid w:val="00237AD8"/>
    <w:rsid w:val="00237B24"/>
    <w:rsid w:val="00237EB9"/>
    <w:rsid w:val="00237EBF"/>
    <w:rsid w:val="00237F03"/>
    <w:rsid w:val="0024075B"/>
    <w:rsid w:val="00240769"/>
    <w:rsid w:val="002415B2"/>
    <w:rsid w:val="002421F6"/>
    <w:rsid w:val="002422CC"/>
    <w:rsid w:val="002429D4"/>
    <w:rsid w:val="00242BB4"/>
    <w:rsid w:val="00242FBB"/>
    <w:rsid w:val="0024321D"/>
    <w:rsid w:val="002432F5"/>
    <w:rsid w:val="0024336B"/>
    <w:rsid w:val="00243488"/>
    <w:rsid w:val="00243502"/>
    <w:rsid w:val="00243FF4"/>
    <w:rsid w:val="002443B2"/>
    <w:rsid w:val="0024458B"/>
    <w:rsid w:val="00244BA9"/>
    <w:rsid w:val="00244C7C"/>
    <w:rsid w:val="00244F2D"/>
    <w:rsid w:val="00244FED"/>
    <w:rsid w:val="0024523C"/>
    <w:rsid w:val="002455CA"/>
    <w:rsid w:val="0024577F"/>
    <w:rsid w:val="002459A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732"/>
    <w:rsid w:val="002519E9"/>
    <w:rsid w:val="00251B1A"/>
    <w:rsid w:val="00251F67"/>
    <w:rsid w:val="002523DF"/>
    <w:rsid w:val="00252807"/>
    <w:rsid w:val="00252914"/>
    <w:rsid w:val="00252A33"/>
    <w:rsid w:val="00252C17"/>
    <w:rsid w:val="00252F13"/>
    <w:rsid w:val="00253340"/>
    <w:rsid w:val="0025366D"/>
    <w:rsid w:val="002538B5"/>
    <w:rsid w:val="00253A06"/>
    <w:rsid w:val="00253B68"/>
    <w:rsid w:val="00253C6B"/>
    <w:rsid w:val="00253D11"/>
    <w:rsid w:val="00254CD3"/>
    <w:rsid w:val="00255493"/>
    <w:rsid w:val="00255666"/>
    <w:rsid w:val="002557F2"/>
    <w:rsid w:val="002558C6"/>
    <w:rsid w:val="0025592A"/>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12E"/>
    <w:rsid w:val="002625EB"/>
    <w:rsid w:val="002627E8"/>
    <w:rsid w:val="002628A2"/>
    <w:rsid w:val="0026292C"/>
    <w:rsid w:val="002629A2"/>
    <w:rsid w:val="00262AD4"/>
    <w:rsid w:val="00262FCB"/>
    <w:rsid w:val="00262FED"/>
    <w:rsid w:val="002637C0"/>
    <w:rsid w:val="002637EB"/>
    <w:rsid w:val="002637F7"/>
    <w:rsid w:val="002639A5"/>
    <w:rsid w:val="00263BFE"/>
    <w:rsid w:val="00263E10"/>
    <w:rsid w:val="00263EB9"/>
    <w:rsid w:val="00263F9D"/>
    <w:rsid w:val="002643BD"/>
    <w:rsid w:val="00264552"/>
    <w:rsid w:val="00264931"/>
    <w:rsid w:val="00264969"/>
    <w:rsid w:val="00264F9B"/>
    <w:rsid w:val="00264FFC"/>
    <w:rsid w:val="002652D1"/>
    <w:rsid w:val="0026546D"/>
    <w:rsid w:val="00265475"/>
    <w:rsid w:val="002655CF"/>
    <w:rsid w:val="002655D7"/>
    <w:rsid w:val="002659DA"/>
    <w:rsid w:val="00265C3A"/>
    <w:rsid w:val="00266DF7"/>
    <w:rsid w:val="00267C62"/>
    <w:rsid w:val="00267DC7"/>
    <w:rsid w:val="0027025A"/>
    <w:rsid w:val="0027041B"/>
    <w:rsid w:val="00270640"/>
    <w:rsid w:val="00270A4B"/>
    <w:rsid w:val="00270B3B"/>
    <w:rsid w:val="00270D6F"/>
    <w:rsid w:val="00270DCC"/>
    <w:rsid w:val="00271344"/>
    <w:rsid w:val="00271456"/>
    <w:rsid w:val="00271918"/>
    <w:rsid w:val="00271B67"/>
    <w:rsid w:val="00271D12"/>
    <w:rsid w:val="00271ED9"/>
    <w:rsid w:val="002721ED"/>
    <w:rsid w:val="00272634"/>
    <w:rsid w:val="00272FDB"/>
    <w:rsid w:val="00273295"/>
    <w:rsid w:val="00273E9D"/>
    <w:rsid w:val="00274047"/>
    <w:rsid w:val="0027405B"/>
    <w:rsid w:val="00274119"/>
    <w:rsid w:val="00274265"/>
    <w:rsid w:val="00274471"/>
    <w:rsid w:val="002746BB"/>
    <w:rsid w:val="002747F8"/>
    <w:rsid w:val="00274A36"/>
    <w:rsid w:val="00274B3E"/>
    <w:rsid w:val="002754DC"/>
    <w:rsid w:val="00275C1E"/>
    <w:rsid w:val="00275DEA"/>
    <w:rsid w:val="002762ED"/>
    <w:rsid w:val="0027633D"/>
    <w:rsid w:val="0027650B"/>
    <w:rsid w:val="002765DB"/>
    <w:rsid w:val="00276E82"/>
    <w:rsid w:val="00276ED7"/>
    <w:rsid w:val="0027701F"/>
    <w:rsid w:val="00277567"/>
    <w:rsid w:val="00277593"/>
    <w:rsid w:val="002775F5"/>
    <w:rsid w:val="002776C3"/>
    <w:rsid w:val="002776C7"/>
    <w:rsid w:val="00277DB4"/>
    <w:rsid w:val="00277F46"/>
    <w:rsid w:val="00277FDE"/>
    <w:rsid w:val="002801F1"/>
    <w:rsid w:val="002803A1"/>
    <w:rsid w:val="002805FF"/>
    <w:rsid w:val="002808D0"/>
    <w:rsid w:val="00281215"/>
    <w:rsid w:val="00281220"/>
    <w:rsid w:val="0028159A"/>
    <w:rsid w:val="00281F50"/>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E0"/>
    <w:rsid w:val="00285299"/>
    <w:rsid w:val="002853D6"/>
    <w:rsid w:val="00285553"/>
    <w:rsid w:val="0028562E"/>
    <w:rsid w:val="00285AF4"/>
    <w:rsid w:val="00285B20"/>
    <w:rsid w:val="00285B58"/>
    <w:rsid w:val="00285E0A"/>
    <w:rsid w:val="00285EB1"/>
    <w:rsid w:val="00286420"/>
    <w:rsid w:val="00286783"/>
    <w:rsid w:val="00286AC3"/>
    <w:rsid w:val="00286AE0"/>
    <w:rsid w:val="00286B75"/>
    <w:rsid w:val="00286E1E"/>
    <w:rsid w:val="00286EB6"/>
    <w:rsid w:val="00287FF6"/>
    <w:rsid w:val="002900D1"/>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2E47"/>
    <w:rsid w:val="00292E7F"/>
    <w:rsid w:val="00293004"/>
    <w:rsid w:val="00293098"/>
    <w:rsid w:val="002930A2"/>
    <w:rsid w:val="002931F5"/>
    <w:rsid w:val="0029326F"/>
    <w:rsid w:val="00293B11"/>
    <w:rsid w:val="00293D6A"/>
    <w:rsid w:val="00294092"/>
    <w:rsid w:val="00294272"/>
    <w:rsid w:val="002942A2"/>
    <w:rsid w:val="00294527"/>
    <w:rsid w:val="00294533"/>
    <w:rsid w:val="00294804"/>
    <w:rsid w:val="0029480F"/>
    <w:rsid w:val="00294E46"/>
    <w:rsid w:val="00294FC8"/>
    <w:rsid w:val="002951D6"/>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3C6"/>
    <w:rsid w:val="0029754C"/>
    <w:rsid w:val="00297B43"/>
    <w:rsid w:val="002A04C1"/>
    <w:rsid w:val="002A07EE"/>
    <w:rsid w:val="002A0933"/>
    <w:rsid w:val="002A0A23"/>
    <w:rsid w:val="002A0A50"/>
    <w:rsid w:val="002A10D0"/>
    <w:rsid w:val="002A1B2B"/>
    <w:rsid w:val="002A1D47"/>
    <w:rsid w:val="002A207D"/>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321"/>
    <w:rsid w:val="002A567C"/>
    <w:rsid w:val="002A5761"/>
    <w:rsid w:val="002A5917"/>
    <w:rsid w:val="002A5FDD"/>
    <w:rsid w:val="002A6243"/>
    <w:rsid w:val="002A6273"/>
    <w:rsid w:val="002A62A7"/>
    <w:rsid w:val="002A6363"/>
    <w:rsid w:val="002A653B"/>
    <w:rsid w:val="002A67F3"/>
    <w:rsid w:val="002A68A6"/>
    <w:rsid w:val="002A6D46"/>
    <w:rsid w:val="002A7183"/>
    <w:rsid w:val="002A733C"/>
    <w:rsid w:val="002A75AC"/>
    <w:rsid w:val="002A77EF"/>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684"/>
    <w:rsid w:val="002B2813"/>
    <w:rsid w:val="002B300B"/>
    <w:rsid w:val="002B32C6"/>
    <w:rsid w:val="002B3CC1"/>
    <w:rsid w:val="002B3E49"/>
    <w:rsid w:val="002B3FBE"/>
    <w:rsid w:val="002B40CD"/>
    <w:rsid w:val="002B4107"/>
    <w:rsid w:val="002B443B"/>
    <w:rsid w:val="002B4930"/>
    <w:rsid w:val="002B4994"/>
    <w:rsid w:val="002B506E"/>
    <w:rsid w:val="002B54F9"/>
    <w:rsid w:val="002B5500"/>
    <w:rsid w:val="002B5837"/>
    <w:rsid w:val="002B59D4"/>
    <w:rsid w:val="002B5A05"/>
    <w:rsid w:val="002B5BA6"/>
    <w:rsid w:val="002B5E06"/>
    <w:rsid w:val="002B5E2A"/>
    <w:rsid w:val="002B60B8"/>
    <w:rsid w:val="002B6180"/>
    <w:rsid w:val="002B637B"/>
    <w:rsid w:val="002B653E"/>
    <w:rsid w:val="002B6B78"/>
    <w:rsid w:val="002B70FC"/>
    <w:rsid w:val="002B71A9"/>
    <w:rsid w:val="002B7520"/>
    <w:rsid w:val="002B7610"/>
    <w:rsid w:val="002B7A56"/>
    <w:rsid w:val="002B7AC1"/>
    <w:rsid w:val="002B7CEE"/>
    <w:rsid w:val="002C00E5"/>
    <w:rsid w:val="002C0224"/>
    <w:rsid w:val="002C04A9"/>
    <w:rsid w:val="002C0648"/>
    <w:rsid w:val="002C0922"/>
    <w:rsid w:val="002C09BE"/>
    <w:rsid w:val="002C0FD8"/>
    <w:rsid w:val="002C12F2"/>
    <w:rsid w:val="002C1372"/>
    <w:rsid w:val="002C1B7E"/>
    <w:rsid w:val="002C1B89"/>
    <w:rsid w:val="002C1BB1"/>
    <w:rsid w:val="002C1D5D"/>
    <w:rsid w:val="002C1E7F"/>
    <w:rsid w:val="002C220E"/>
    <w:rsid w:val="002C2BA1"/>
    <w:rsid w:val="002C309F"/>
    <w:rsid w:val="002C338D"/>
    <w:rsid w:val="002C34C0"/>
    <w:rsid w:val="002C34CE"/>
    <w:rsid w:val="002C34E5"/>
    <w:rsid w:val="002C3920"/>
    <w:rsid w:val="002C39A9"/>
    <w:rsid w:val="002C3B99"/>
    <w:rsid w:val="002C3D6E"/>
    <w:rsid w:val="002C3E7D"/>
    <w:rsid w:val="002C42DB"/>
    <w:rsid w:val="002C4922"/>
    <w:rsid w:val="002C4AA5"/>
    <w:rsid w:val="002C4B43"/>
    <w:rsid w:val="002C517A"/>
    <w:rsid w:val="002C53F2"/>
    <w:rsid w:val="002C5DE8"/>
    <w:rsid w:val="002C619F"/>
    <w:rsid w:val="002C6577"/>
    <w:rsid w:val="002C65F4"/>
    <w:rsid w:val="002C6620"/>
    <w:rsid w:val="002C6DF1"/>
    <w:rsid w:val="002C71D7"/>
    <w:rsid w:val="002C7365"/>
    <w:rsid w:val="002C7743"/>
    <w:rsid w:val="002C7A73"/>
    <w:rsid w:val="002C7F04"/>
    <w:rsid w:val="002C7FA5"/>
    <w:rsid w:val="002D00F2"/>
    <w:rsid w:val="002D022B"/>
    <w:rsid w:val="002D08B3"/>
    <w:rsid w:val="002D1039"/>
    <w:rsid w:val="002D1367"/>
    <w:rsid w:val="002D1CA1"/>
    <w:rsid w:val="002D22C1"/>
    <w:rsid w:val="002D23F3"/>
    <w:rsid w:val="002D2506"/>
    <w:rsid w:val="002D295F"/>
    <w:rsid w:val="002D2B4D"/>
    <w:rsid w:val="002D2CC1"/>
    <w:rsid w:val="002D2EEA"/>
    <w:rsid w:val="002D309F"/>
    <w:rsid w:val="002D30D2"/>
    <w:rsid w:val="002D314C"/>
    <w:rsid w:val="002D31D4"/>
    <w:rsid w:val="002D3233"/>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83E"/>
    <w:rsid w:val="002D5CA0"/>
    <w:rsid w:val="002D60A3"/>
    <w:rsid w:val="002D6250"/>
    <w:rsid w:val="002D653E"/>
    <w:rsid w:val="002D657D"/>
    <w:rsid w:val="002D676A"/>
    <w:rsid w:val="002D695D"/>
    <w:rsid w:val="002D6A83"/>
    <w:rsid w:val="002D6BC4"/>
    <w:rsid w:val="002D6E6C"/>
    <w:rsid w:val="002D6ED4"/>
    <w:rsid w:val="002D7117"/>
    <w:rsid w:val="002D7772"/>
    <w:rsid w:val="002D7984"/>
    <w:rsid w:val="002D7A74"/>
    <w:rsid w:val="002D7F03"/>
    <w:rsid w:val="002D7F1E"/>
    <w:rsid w:val="002E0125"/>
    <w:rsid w:val="002E0146"/>
    <w:rsid w:val="002E015B"/>
    <w:rsid w:val="002E09F2"/>
    <w:rsid w:val="002E09FF"/>
    <w:rsid w:val="002E1172"/>
    <w:rsid w:val="002E12A3"/>
    <w:rsid w:val="002E1678"/>
    <w:rsid w:val="002E187F"/>
    <w:rsid w:val="002E1AB5"/>
    <w:rsid w:val="002E1B41"/>
    <w:rsid w:val="002E1E54"/>
    <w:rsid w:val="002E1FE2"/>
    <w:rsid w:val="002E20DF"/>
    <w:rsid w:val="002E2309"/>
    <w:rsid w:val="002E2418"/>
    <w:rsid w:val="002E27ED"/>
    <w:rsid w:val="002E293A"/>
    <w:rsid w:val="002E2B36"/>
    <w:rsid w:val="002E2C21"/>
    <w:rsid w:val="002E2C4E"/>
    <w:rsid w:val="002E2CD9"/>
    <w:rsid w:val="002E2CF2"/>
    <w:rsid w:val="002E2D0B"/>
    <w:rsid w:val="002E34AB"/>
    <w:rsid w:val="002E358D"/>
    <w:rsid w:val="002E35FA"/>
    <w:rsid w:val="002E4303"/>
    <w:rsid w:val="002E43D6"/>
    <w:rsid w:val="002E440E"/>
    <w:rsid w:val="002E459D"/>
    <w:rsid w:val="002E4D31"/>
    <w:rsid w:val="002E4DE4"/>
    <w:rsid w:val="002E4E16"/>
    <w:rsid w:val="002E503D"/>
    <w:rsid w:val="002E5121"/>
    <w:rsid w:val="002E527A"/>
    <w:rsid w:val="002E551E"/>
    <w:rsid w:val="002E57E4"/>
    <w:rsid w:val="002E5890"/>
    <w:rsid w:val="002E60FD"/>
    <w:rsid w:val="002E66B3"/>
    <w:rsid w:val="002E6CC0"/>
    <w:rsid w:val="002E6D13"/>
    <w:rsid w:val="002E7352"/>
    <w:rsid w:val="002E794A"/>
    <w:rsid w:val="002E79EC"/>
    <w:rsid w:val="002E7A08"/>
    <w:rsid w:val="002E7A42"/>
    <w:rsid w:val="002E7F53"/>
    <w:rsid w:val="002F00A0"/>
    <w:rsid w:val="002F0567"/>
    <w:rsid w:val="002F061A"/>
    <w:rsid w:val="002F06DF"/>
    <w:rsid w:val="002F07E3"/>
    <w:rsid w:val="002F08CE"/>
    <w:rsid w:val="002F0D15"/>
    <w:rsid w:val="002F0D5D"/>
    <w:rsid w:val="002F0E8C"/>
    <w:rsid w:val="002F1288"/>
    <w:rsid w:val="002F1984"/>
    <w:rsid w:val="002F1D3A"/>
    <w:rsid w:val="002F1DA8"/>
    <w:rsid w:val="002F26B2"/>
    <w:rsid w:val="002F2761"/>
    <w:rsid w:val="002F2B7A"/>
    <w:rsid w:val="002F2DB5"/>
    <w:rsid w:val="002F321F"/>
    <w:rsid w:val="002F326A"/>
    <w:rsid w:val="002F3441"/>
    <w:rsid w:val="002F3573"/>
    <w:rsid w:val="002F358E"/>
    <w:rsid w:val="002F370F"/>
    <w:rsid w:val="002F383B"/>
    <w:rsid w:val="002F386A"/>
    <w:rsid w:val="002F3938"/>
    <w:rsid w:val="002F3A06"/>
    <w:rsid w:val="002F3DCE"/>
    <w:rsid w:val="002F406B"/>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0DD6"/>
    <w:rsid w:val="003011B9"/>
    <w:rsid w:val="003013E3"/>
    <w:rsid w:val="003016FB"/>
    <w:rsid w:val="0030183E"/>
    <w:rsid w:val="00301BF0"/>
    <w:rsid w:val="00301CE2"/>
    <w:rsid w:val="00301E2F"/>
    <w:rsid w:val="0030269B"/>
    <w:rsid w:val="00302813"/>
    <w:rsid w:val="00302AB6"/>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B7"/>
    <w:rsid w:val="00304FBE"/>
    <w:rsid w:val="00305012"/>
    <w:rsid w:val="003051FC"/>
    <w:rsid w:val="0030587F"/>
    <w:rsid w:val="00305BA3"/>
    <w:rsid w:val="00305DE2"/>
    <w:rsid w:val="0030618A"/>
    <w:rsid w:val="003061A5"/>
    <w:rsid w:val="003066DB"/>
    <w:rsid w:val="00306825"/>
    <w:rsid w:val="00306DF3"/>
    <w:rsid w:val="00306F46"/>
    <w:rsid w:val="00306FF4"/>
    <w:rsid w:val="003071F6"/>
    <w:rsid w:val="003073C9"/>
    <w:rsid w:val="0030785D"/>
    <w:rsid w:val="00307B1B"/>
    <w:rsid w:val="00307DA1"/>
    <w:rsid w:val="00307E1B"/>
    <w:rsid w:val="003102F5"/>
    <w:rsid w:val="00310BCC"/>
    <w:rsid w:val="00310C9B"/>
    <w:rsid w:val="00310CD6"/>
    <w:rsid w:val="00310F1E"/>
    <w:rsid w:val="00311080"/>
    <w:rsid w:val="0031184B"/>
    <w:rsid w:val="003118B0"/>
    <w:rsid w:val="00311CE6"/>
    <w:rsid w:val="0031214E"/>
    <w:rsid w:val="003122D5"/>
    <w:rsid w:val="00312506"/>
    <w:rsid w:val="0031251C"/>
    <w:rsid w:val="00312A8E"/>
    <w:rsid w:val="0031333E"/>
    <w:rsid w:val="00313431"/>
    <w:rsid w:val="0031361B"/>
    <w:rsid w:val="00313B0B"/>
    <w:rsid w:val="00313CB0"/>
    <w:rsid w:val="00313F96"/>
    <w:rsid w:val="00313FED"/>
    <w:rsid w:val="0031429D"/>
    <w:rsid w:val="00314917"/>
    <w:rsid w:val="00314C63"/>
    <w:rsid w:val="00314D65"/>
    <w:rsid w:val="00314DB4"/>
    <w:rsid w:val="00314E83"/>
    <w:rsid w:val="00314F5A"/>
    <w:rsid w:val="00315094"/>
    <w:rsid w:val="0031522E"/>
    <w:rsid w:val="00315303"/>
    <w:rsid w:val="00315536"/>
    <w:rsid w:val="00315A14"/>
    <w:rsid w:val="00316720"/>
    <w:rsid w:val="00316868"/>
    <w:rsid w:val="003169B9"/>
    <w:rsid w:val="00316C01"/>
    <w:rsid w:val="00316C6C"/>
    <w:rsid w:val="00317735"/>
    <w:rsid w:val="00317908"/>
    <w:rsid w:val="003204B4"/>
    <w:rsid w:val="003209F5"/>
    <w:rsid w:val="00320AA7"/>
    <w:rsid w:val="00320CEA"/>
    <w:rsid w:val="0032168F"/>
    <w:rsid w:val="00321706"/>
    <w:rsid w:val="003217BF"/>
    <w:rsid w:val="00321AC3"/>
    <w:rsid w:val="00321C62"/>
    <w:rsid w:val="00321C64"/>
    <w:rsid w:val="00321C87"/>
    <w:rsid w:val="00321D49"/>
    <w:rsid w:val="00321D57"/>
    <w:rsid w:val="00321F6D"/>
    <w:rsid w:val="00322235"/>
    <w:rsid w:val="00322511"/>
    <w:rsid w:val="00322586"/>
    <w:rsid w:val="003226F2"/>
    <w:rsid w:val="00322B56"/>
    <w:rsid w:val="00322BF9"/>
    <w:rsid w:val="00322C9D"/>
    <w:rsid w:val="00322D74"/>
    <w:rsid w:val="00322FCC"/>
    <w:rsid w:val="0032317A"/>
    <w:rsid w:val="00323619"/>
    <w:rsid w:val="00323950"/>
    <w:rsid w:val="00324065"/>
    <w:rsid w:val="0032427E"/>
    <w:rsid w:val="0032439F"/>
    <w:rsid w:val="00324426"/>
    <w:rsid w:val="00324AE0"/>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0C49"/>
    <w:rsid w:val="0033132F"/>
    <w:rsid w:val="0033134F"/>
    <w:rsid w:val="0033139D"/>
    <w:rsid w:val="00331BD3"/>
    <w:rsid w:val="00332223"/>
    <w:rsid w:val="00332386"/>
    <w:rsid w:val="00332819"/>
    <w:rsid w:val="00332AC0"/>
    <w:rsid w:val="00332DC4"/>
    <w:rsid w:val="00332F7F"/>
    <w:rsid w:val="00333243"/>
    <w:rsid w:val="00333519"/>
    <w:rsid w:val="0033356A"/>
    <w:rsid w:val="00333A2D"/>
    <w:rsid w:val="003342DF"/>
    <w:rsid w:val="0033460C"/>
    <w:rsid w:val="00334903"/>
    <w:rsid w:val="00334F32"/>
    <w:rsid w:val="003350BE"/>
    <w:rsid w:val="0033525D"/>
    <w:rsid w:val="00335847"/>
    <w:rsid w:val="00335936"/>
    <w:rsid w:val="00335A06"/>
    <w:rsid w:val="00335C4A"/>
    <w:rsid w:val="003360B3"/>
    <w:rsid w:val="003364AC"/>
    <w:rsid w:val="003364BA"/>
    <w:rsid w:val="00336A20"/>
    <w:rsid w:val="00336E30"/>
    <w:rsid w:val="00336E62"/>
    <w:rsid w:val="0033719A"/>
    <w:rsid w:val="00337455"/>
    <w:rsid w:val="00337611"/>
    <w:rsid w:val="00337661"/>
    <w:rsid w:val="00337722"/>
    <w:rsid w:val="00337AF5"/>
    <w:rsid w:val="0034002A"/>
    <w:rsid w:val="003400FB"/>
    <w:rsid w:val="00340454"/>
    <w:rsid w:val="003405BE"/>
    <w:rsid w:val="00340722"/>
    <w:rsid w:val="00340932"/>
    <w:rsid w:val="00340AA3"/>
    <w:rsid w:val="00340B5E"/>
    <w:rsid w:val="0034111C"/>
    <w:rsid w:val="003411D2"/>
    <w:rsid w:val="00341B62"/>
    <w:rsid w:val="003426EC"/>
    <w:rsid w:val="00342890"/>
    <w:rsid w:val="00342E9E"/>
    <w:rsid w:val="00343020"/>
    <w:rsid w:val="0034385F"/>
    <w:rsid w:val="00343DB1"/>
    <w:rsid w:val="00343DC8"/>
    <w:rsid w:val="00343E47"/>
    <w:rsid w:val="003445EC"/>
    <w:rsid w:val="003447E5"/>
    <w:rsid w:val="00344BF7"/>
    <w:rsid w:val="00344BFE"/>
    <w:rsid w:val="00345820"/>
    <w:rsid w:val="0034594F"/>
    <w:rsid w:val="0034596F"/>
    <w:rsid w:val="00345FAF"/>
    <w:rsid w:val="00345FC3"/>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56A"/>
    <w:rsid w:val="00350914"/>
    <w:rsid w:val="00350BE5"/>
    <w:rsid w:val="00350C7A"/>
    <w:rsid w:val="00350E07"/>
    <w:rsid w:val="00350EFF"/>
    <w:rsid w:val="00351355"/>
    <w:rsid w:val="003517CB"/>
    <w:rsid w:val="00351C1D"/>
    <w:rsid w:val="00351D52"/>
    <w:rsid w:val="00351EF7"/>
    <w:rsid w:val="00352279"/>
    <w:rsid w:val="00352374"/>
    <w:rsid w:val="0035279C"/>
    <w:rsid w:val="003527D1"/>
    <w:rsid w:val="00352AA1"/>
    <w:rsid w:val="00352D21"/>
    <w:rsid w:val="00353135"/>
    <w:rsid w:val="0035328A"/>
    <w:rsid w:val="00353432"/>
    <w:rsid w:val="00353460"/>
    <w:rsid w:val="00353779"/>
    <w:rsid w:val="0035377E"/>
    <w:rsid w:val="003538EF"/>
    <w:rsid w:val="00353902"/>
    <w:rsid w:val="0035426A"/>
    <w:rsid w:val="00354529"/>
    <w:rsid w:val="003545AD"/>
    <w:rsid w:val="003548F1"/>
    <w:rsid w:val="00354B8F"/>
    <w:rsid w:val="00354DE9"/>
    <w:rsid w:val="00354E9D"/>
    <w:rsid w:val="003557D5"/>
    <w:rsid w:val="0035598C"/>
    <w:rsid w:val="00355AB4"/>
    <w:rsid w:val="00355B15"/>
    <w:rsid w:val="00355C24"/>
    <w:rsid w:val="00355E54"/>
    <w:rsid w:val="00355EA7"/>
    <w:rsid w:val="003561CD"/>
    <w:rsid w:val="0035692A"/>
    <w:rsid w:val="003569BD"/>
    <w:rsid w:val="00356BDD"/>
    <w:rsid w:val="00356BFB"/>
    <w:rsid w:val="00356C73"/>
    <w:rsid w:val="00356CC9"/>
    <w:rsid w:val="00356D76"/>
    <w:rsid w:val="00356F61"/>
    <w:rsid w:val="00357039"/>
    <w:rsid w:val="0035738E"/>
    <w:rsid w:val="003573C3"/>
    <w:rsid w:val="00357459"/>
    <w:rsid w:val="0035760D"/>
    <w:rsid w:val="00357879"/>
    <w:rsid w:val="00357982"/>
    <w:rsid w:val="003579BB"/>
    <w:rsid w:val="00357B9C"/>
    <w:rsid w:val="00357D3C"/>
    <w:rsid w:val="00357D5A"/>
    <w:rsid w:val="00357F8C"/>
    <w:rsid w:val="003600F3"/>
    <w:rsid w:val="0036035D"/>
    <w:rsid w:val="00360533"/>
    <w:rsid w:val="0036069C"/>
    <w:rsid w:val="00360AF4"/>
    <w:rsid w:val="00360B21"/>
    <w:rsid w:val="00360C8B"/>
    <w:rsid w:val="00360CFE"/>
    <w:rsid w:val="003613F4"/>
    <w:rsid w:val="00361689"/>
    <w:rsid w:val="003619A7"/>
    <w:rsid w:val="00361B6E"/>
    <w:rsid w:val="00361DDD"/>
    <w:rsid w:val="00361E1B"/>
    <w:rsid w:val="00361F37"/>
    <w:rsid w:val="00361FCA"/>
    <w:rsid w:val="003620ED"/>
    <w:rsid w:val="00362497"/>
    <w:rsid w:val="00362695"/>
    <w:rsid w:val="0036289F"/>
    <w:rsid w:val="003628C6"/>
    <w:rsid w:val="00362F9D"/>
    <w:rsid w:val="00363003"/>
    <w:rsid w:val="00363029"/>
    <w:rsid w:val="00363310"/>
    <w:rsid w:val="00363344"/>
    <w:rsid w:val="00363744"/>
    <w:rsid w:val="00363BAB"/>
    <w:rsid w:val="00363C25"/>
    <w:rsid w:val="003640B5"/>
    <w:rsid w:val="003642A6"/>
    <w:rsid w:val="00364C05"/>
    <w:rsid w:val="00364DE5"/>
    <w:rsid w:val="00365005"/>
    <w:rsid w:val="0036509F"/>
    <w:rsid w:val="0036512A"/>
    <w:rsid w:val="00365179"/>
    <w:rsid w:val="0036594A"/>
    <w:rsid w:val="00365ABD"/>
    <w:rsid w:val="00365D36"/>
    <w:rsid w:val="00365D6A"/>
    <w:rsid w:val="00365DF4"/>
    <w:rsid w:val="00365F63"/>
    <w:rsid w:val="00366533"/>
    <w:rsid w:val="003665CF"/>
    <w:rsid w:val="003667D7"/>
    <w:rsid w:val="00366891"/>
    <w:rsid w:val="0036694C"/>
    <w:rsid w:val="003669F2"/>
    <w:rsid w:val="00366F63"/>
    <w:rsid w:val="003671FF"/>
    <w:rsid w:val="00367904"/>
    <w:rsid w:val="003679E1"/>
    <w:rsid w:val="00367D7C"/>
    <w:rsid w:val="00367E7D"/>
    <w:rsid w:val="00367E99"/>
    <w:rsid w:val="00367EDA"/>
    <w:rsid w:val="00367FB0"/>
    <w:rsid w:val="003704A7"/>
    <w:rsid w:val="0037078A"/>
    <w:rsid w:val="003707EF"/>
    <w:rsid w:val="00370853"/>
    <w:rsid w:val="00370A90"/>
    <w:rsid w:val="00370EA4"/>
    <w:rsid w:val="0037103B"/>
    <w:rsid w:val="00371693"/>
    <w:rsid w:val="003717C6"/>
    <w:rsid w:val="00371957"/>
    <w:rsid w:val="00371C2D"/>
    <w:rsid w:val="00371FCD"/>
    <w:rsid w:val="0037254E"/>
    <w:rsid w:val="0037276A"/>
    <w:rsid w:val="00372934"/>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3CE"/>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7C7"/>
    <w:rsid w:val="00383AAA"/>
    <w:rsid w:val="00384490"/>
    <w:rsid w:val="00384830"/>
    <w:rsid w:val="0038488A"/>
    <w:rsid w:val="003849CF"/>
    <w:rsid w:val="00384B6F"/>
    <w:rsid w:val="00384C73"/>
    <w:rsid w:val="0038509D"/>
    <w:rsid w:val="003856F1"/>
    <w:rsid w:val="003859E6"/>
    <w:rsid w:val="00385A11"/>
    <w:rsid w:val="0038666F"/>
    <w:rsid w:val="003866B1"/>
    <w:rsid w:val="0038694F"/>
    <w:rsid w:val="00386B27"/>
    <w:rsid w:val="00386EC8"/>
    <w:rsid w:val="0038706F"/>
    <w:rsid w:val="003873A2"/>
    <w:rsid w:val="003874EF"/>
    <w:rsid w:val="003876E2"/>
    <w:rsid w:val="0038776F"/>
    <w:rsid w:val="003877BA"/>
    <w:rsid w:val="00387D46"/>
    <w:rsid w:val="00390058"/>
    <w:rsid w:val="00390242"/>
    <w:rsid w:val="003902EB"/>
    <w:rsid w:val="003904CC"/>
    <w:rsid w:val="00390A7D"/>
    <w:rsid w:val="00390B08"/>
    <w:rsid w:val="00390F07"/>
    <w:rsid w:val="003914A7"/>
    <w:rsid w:val="00391722"/>
    <w:rsid w:val="0039190A"/>
    <w:rsid w:val="00391EE8"/>
    <w:rsid w:val="0039266E"/>
    <w:rsid w:val="003926DB"/>
    <w:rsid w:val="0039291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50D"/>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D8A"/>
    <w:rsid w:val="003A0F58"/>
    <w:rsid w:val="003A0F5F"/>
    <w:rsid w:val="003A158E"/>
    <w:rsid w:val="003A1646"/>
    <w:rsid w:val="003A1810"/>
    <w:rsid w:val="003A190F"/>
    <w:rsid w:val="003A19DE"/>
    <w:rsid w:val="003A2045"/>
    <w:rsid w:val="003A2054"/>
    <w:rsid w:val="003A22F7"/>
    <w:rsid w:val="003A2C99"/>
    <w:rsid w:val="003A3055"/>
    <w:rsid w:val="003A3198"/>
    <w:rsid w:val="003A31D4"/>
    <w:rsid w:val="003A33DE"/>
    <w:rsid w:val="003A35B7"/>
    <w:rsid w:val="003A36CC"/>
    <w:rsid w:val="003A3F23"/>
    <w:rsid w:val="003A4041"/>
    <w:rsid w:val="003A406E"/>
    <w:rsid w:val="003A434F"/>
    <w:rsid w:val="003A4377"/>
    <w:rsid w:val="003A4601"/>
    <w:rsid w:val="003A479B"/>
    <w:rsid w:val="003A47AC"/>
    <w:rsid w:val="003A47B4"/>
    <w:rsid w:val="003A49EA"/>
    <w:rsid w:val="003A51FA"/>
    <w:rsid w:val="003A56BC"/>
    <w:rsid w:val="003A597F"/>
    <w:rsid w:val="003A5BE5"/>
    <w:rsid w:val="003A6057"/>
    <w:rsid w:val="003A6456"/>
    <w:rsid w:val="003A6668"/>
    <w:rsid w:val="003A670B"/>
    <w:rsid w:val="003A68F3"/>
    <w:rsid w:val="003A6AA9"/>
    <w:rsid w:val="003A6D2E"/>
    <w:rsid w:val="003A6F49"/>
    <w:rsid w:val="003A70B0"/>
    <w:rsid w:val="003A71B1"/>
    <w:rsid w:val="003A72D8"/>
    <w:rsid w:val="003A733C"/>
    <w:rsid w:val="003A7350"/>
    <w:rsid w:val="003A781F"/>
    <w:rsid w:val="003A7851"/>
    <w:rsid w:val="003A7983"/>
    <w:rsid w:val="003A7BDE"/>
    <w:rsid w:val="003A7CB1"/>
    <w:rsid w:val="003B02C4"/>
    <w:rsid w:val="003B030B"/>
    <w:rsid w:val="003B0417"/>
    <w:rsid w:val="003B14DE"/>
    <w:rsid w:val="003B165F"/>
    <w:rsid w:val="003B1C53"/>
    <w:rsid w:val="003B1E06"/>
    <w:rsid w:val="003B21D9"/>
    <w:rsid w:val="003B232F"/>
    <w:rsid w:val="003B2409"/>
    <w:rsid w:val="003B2850"/>
    <w:rsid w:val="003B2F12"/>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1AF"/>
    <w:rsid w:val="003B7664"/>
    <w:rsid w:val="003B792A"/>
    <w:rsid w:val="003B7A8D"/>
    <w:rsid w:val="003B7BBC"/>
    <w:rsid w:val="003C0055"/>
    <w:rsid w:val="003C03D1"/>
    <w:rsid w:val="003C0527"/>
    <w:rsid w:val="003C065E"/>
    <w:rsid w:val="003C09FF"/>
    <w:rsid w:val="003C0A49"/>
    <w:rsid w:val="003C0AC9"/>
    <w:rsid w:val="003C0DFA"/>
    <w:rsid w:val="003C148B"/>
    <w:rsid w:val="003C1504"/>
    <w:rsid w:val="003C179B"/>
    <w:rsid w:val="003C186B"/>
    <w:rsid w:val="003C235A"/>
    <w:rsid w:val="003C2C89"/>
    <w:rsid w:val="003C2E7C"/>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6D9"/>
    <w:rsid w:val="003C570A"/>
    <w:rsid w:val="003C5FF5"/>
    <w:rsid w:val="003C668A"/>
    <w:rsid w:val="003C66D5"/>
    <w:rsid w:val="003C675A"/>
    <w:rsid w:val="003C6B1E"/>
    <w:rsid w:val="003C6D07"/>
    <w:rsid w:val="003C70E5"/>
    <w:rsid w:val="003C730D"/>
    <w:rsid w:val="003C73AE"/>
    <w:rsid w:val="003C747A"/>
    <w:rsid w:val="003C748A"/>
    <w:rsid w:val="003C7588"/>
    <w:rsid w:val="003C7790"/>
    <w:rsid w:val="003C781A"/>
    <w:rsid w:val="003C7C2E"/>
    <w:rsid w:val="003C7DDE"/>
    <w:rsid w:val="003D086E"/>
    <w:rsid w:val="003D0E85"/>
    <w:rsid w:val="003D13F7"/>
    <w:rsid w:val="003D1402"/>
    <w:rsid w:val="003D1404"/>
    <w:rsid w:val="003D14A3"/>
    <w:rsid w:val="003D2B43"/>
    <w:rsid w:val="003D2C06"/>
    <w:rsid w:val="003D2D78"/>
    <w:rsid w:val="003D329C"/>
    <w:rsid w:val="003D3906"/>
    <w:rsid w:val="003D39D5"/>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7F"/>
    <w:rsid w:val="003D7E98"/>
    <w:rsid w:val="003E00C6"/>
    <w:rsid w:val="003E0365"/>
    <w:rsid w:val="003E0527"/>
    <w:rsid w:val="003E079B"/>
    <w:rsid w:val="003E094D"/>
    <w:rsid w:val="003E0987"/>
    <w:rsid w:val="003E0993"/>
    <w:rsid w:val="003E0B52"/>
    <w:rsid w:val="003E1028"/>
    <w:rsid w:val="003E117D"/>
    <w:rsid w:val="003E1429"/>
    <w:rsid w:val="003E16B1"/>
    <w:rsid w:val="003E1AAC"/>
    <w:rsid w:val="003E1B18"/>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0DDC"/>
    <w:rsid w:val="003F13BD"/>
    <w:rsid w:val="003F13E0"/>
    <w:rsid w:val="003F25E1"/>
    <w:rsid w:val="003F25E5"/>
    <w:rsid w:val="003F269A"/>
    <w:rsid w:val="003F276D"/>
    <w:rsid w:val="003F282A"/>
    <w:rsid w:val="003F3053"/>
    <w:rsid w:val="003F31E9"/>
    <w:rsid w:val="003F4361"/>
    <w:rsid w:val="003F468F"/>
    <w:rsid w:val="003F4758"/>
    <w:rsid w:val="003F48F3"/>
    <w:rsid w:val="003F4BE9"/>
    <w:rsid w:val="003F5925"/>
    <w:rsid w:val="003F5AB8"/>
    <w:rsid w:val="003F5B20"/>
    <w:rsid w:val="003F5B7D"/>
    <w:rsid w:val="003F5DDF"/>
    <w:rsid w:val="003F5ECC"/>
    <w:rsid w:val="003F6755"/>
    <w:rsid w:val="003F6A02"/>
    <w:rsid w:val="003F6C3B"/>
    <w:rsid w:val="003F6D25"/>
    <w:rsid w:val="003F7050"/>
    <w:rsid w:val="003F723D"/>
    <w:rsid w:val="003F7513"/>
    <w:rsid w:val="003F7754"/>
    <w:rsid w:val="003F7838"/>
    <w:rsid w:val="003F798B"/>
    <w:rsid w:val="003F7B16"/>
    <w:rsid w:val="004001F0"/>
    <w:rsid w:val="004002B3"/>
    <w:rsid w:val="004005D3"/>
    <w:rsid w:val="004006DC"/>
    <w:rsid w:val="00400F15"/>
    <w:rsid w:val="0040102B"/>
    <w:rsid w:val="00401084"/>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499F"/>
    <w:rsid w:val="00404A86"/>
    <w:rsid w:val="00404BD4"/>
    <w:rsid w:val="00404EF4"/>
    <w:rsid w:val="00405686"/>
    <w:rsid w:val="00405868"/>
    <w:rsid w:val="0040587F"/>
    <w:rsid w:val="00405D07"/>
    <w:rsid w:val="00405EDF"/>
    <w:rsid w:val="004062C0"/>
    <w:rsid w:val="00406484"/>
    <w:rsid w:val="004068EB"/>
    <w:rsid w:val="00406A3F"/>
    <w:rsid w:val="00406B96"/>
    <w:rsid w:val="00406D54"/>
    <w:rsid w:val="0040746A"/>
    <w:rsid w:val="004076ED"/>
    <w:rsid w:val="00407942"/>
    <w:rsid w:val="00407AD9"/>
    <w:rsid w:val="00410409"/>
    <w:rsid w:val="004107A9"/>
    <w:rsid w:val="00410957"/>
    <w:rsid w:val="00410B2B"/>
    <w:rsid w:val="0041106D"/>
    <w:rsid w:val="00411240"/>
    <w:rsid w:val="0041163F"/>
    <w:rsid w:val="00411694"/>
    <w:rsid w:val="0041174D"/>
    <w:rsid w:val="004118F6"/>
    <w:rsid w:val="00411A63"/>
    <w:rsid w:val="00411E4B"/>
    <w:rsid w:val="004122A5"/>
    <w:rsid w:val="004124A4"/>
    <w:rsid w:val="004124D4"/>
    <w:rsid w:val="004127C1"/>
    <w:rsid w:val="004129F6"/>
    <w:rsid w:val="00412EF2"/>
    <w:rsid w:val="00412F38"/>
    <w:rsid w:val="0041312B"/>
    <w:rsid w:val="0041317B"/>
    <w:rsid w:val="004132AD"/>
    <w:rsid w:val="00413358"/>
    <w:rsid w:val="004134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826"/>
    <w:rsid w:val="004158D7"/>
    <w:rsid w:val="00415A71"/>
    <w:rsid w:val="00415A8E"/>
    <w:rsid w:val="00415F89"/>
    <w:rsid w:val="004160BF"/>
    <w:rsid w:val="004163B8"/>
    <w:rsid w:val="00416962"/>
    <w:rsid w:val="00416A71"/>
    <w:rsid w:val="00416C91"/>
    <w:rsid w:val="00416CA4"/>
    <w:rsid w:val="00417058"/>
    <w:rsid w:val="00417338"/>
    <w:rsid w:val="00417345"/>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D7D"/>
    <w:rsid w:val="00421E05"/>
    <w:rsid w:val="00422451"/>
    <w:rsid w:val="00422480"/>
    <w:rsid w:val="004225FB"/>
    <w:rsid w:val="0042261D"/>
    <w:rsid w:val="004228DA"/>
    <w:rsid w:val="00422AEB"/>
    <w:rsid w:val="00422BE9"/>
    <w:rsid w:val="00422D09"/>
    <w:rsid w:val="00422D5F"/>
    <w:rsid w:val="00423ADF"/>
    <w:rsid w:val="00423C24"/>
    <w:rsid w:val="00423DA1"/>
    <w:rsid w:val="00423F98"/>
    <w:rsid w:val="00424078"/>
    <w:rsid w:val="00424337"/>
    <w:rsid w:val="00424501"/>
    <w:rsid w:val="00424543"/>
    <w:rsid w:val="004247AF"/>
    <w:rsid w:val="00424BBE"/>
    <w:rsid w:val="00424C79"/>
    <w:rsid w:val="00424F4E"/>
    <w:rsid w:val="00424FA7"/>
    <w:rsid w:val="00425545"/>
    <w:rsid w:val="0042564C"/>
    <w:rsid w:val="00425869"/>
    <w:rsid w:val="00425B2A"/>
    <w:rsid w:val="00425B2C"/>
    <w:rsid w:val="00425CD1"/>
    <w:rsid w:val="00425E08"/>
    <w:rsid w:val="0042660A"/>
    <w:rsid w:val="004268D5"/>
    <w:rsid w:val="004269D1"/>
    <w:rsid w:val="00426E79"/>
    <w:rsid w:val="004277F3"/>
    <w:rsid w:val="00427897"/>
    <w:rsid w:val="00427C23"/>
    <w:rsid w:val="00427C76"/>
    <w:rsid w:val="00427D7E"/>
    <w:rsid w:val="00427E77"/>
    <w:rsid w:val="00427F08"/>
    <w:rsid w:val="0043006E"/>
    <w:rsid w:val="004302B1"/>
    <w:rsid w:val="00430479"/>
    <w:rsid w:val="0043059C"/>
    <w:rsid w:val="0043114A"/>
    <w:rsid w:val="0043119F"/>
    <w:rsid w:val="004311A9"/>
    <w:rsid w:val="004311FA"/>
    <w:rsid w:val="00431201"/>
    <w:rsid w:val="00431735"/>
    <w:rsid w:val="00431842"/>
    <w:rsid w:val="004318EA"/>
    <w:rsid w:val="00431A77"/>
    <w:rsid w:val="00432110"/>
    <w:rsid w:val="004321F4"/>
    <w:rsid w:val="00432533"/>
    <w:rsid w:val="004326A9"/>
    <w:rsid w:val="00432888"/>
    <w:rsid w:val="00432B37"/>
    <w:rsid w:val="00432D92"/>
    <w:rsid w:val="00432E5A"/>
    <w:rsid w:val="00432F81"/>
    <w:rsid w:val="004338E4"/>
    <w:rsid w:val="00433B8C"/>
    <w:rsid w:val="00433C05"/>
    <w:rsid w:val="00433C6E"/>
    <w:rsid w:val="00433D19"/>
    <w:rsid w:val="00434087"/>
    <w:rsid w:val="004344A3"/>
    <w:rsid w:val="0043459B"/>
    <w:rsid w:val="0043483B"/>
    <w:rsid w:val="00434CED"/>
    <w:rsid w:val="0043557C"/>
    <w:rsid w:val="00435700"/>
    <w:rsid w:val="0043574E"/>
    <w:rsid w:val="0043596D"/>
    <w:rsid w:val="00435AFE"/>
    <w:rsid w:val="00435CB1"/>
    <w:rsid w:val="00436084"/>
    <w:rsid w:val="0043617B"/>
    <w:rsid w:val="004364A7"/>
    <w:rsid w:val="004364E7"/>
    <w:rsid w:val="0043674D"/>
    <w:rsid w:val="00436A98"/>
    <w:rsid w:val="00436F0E"/>
    <w:rsid w:val="004370E4"/>
    <w:rsid w:val="004374A4"/>
    <w:rsid w:val="00437E0C"/>
    <w:rsid w:val="00437FB8"/>
    <w:rsid w:val="00440671"/>
    <w:rsid w:val="004418A8"/>
    <w:rsid w:val="004418CE"/>
    <w:rsid w:val="00441947"/>
    <w:rsid w:val="00441CB1"/>
    <w:rsid w:val="00442533"/>
    <w:rsid w:val="00442792"/>
    <w:rsid w:val="004428FC"/>
    <w:rsid w:val="00442BCA"/>
    <w:rsid w:val="00442CEF"/>
    <w:rsid w:val="00442E6B"/>
    <w:rsid w:val="00443860"/>
    <w:rsid w:val="0044387E"/>
    <w:rsid w:val="004438C1"/>
    <w:rsid w:val="00443B2A"/>
    <w:rsid w:val="004444CF"/>
    <w:rsid w:val="00444520"/>
    <w:rsid w:val="00444570"/>
    <w:rsid w:val="0044495A"/>
    <w:rsid w:val="00444AEA"/>
    <w:rsid w:val="00444EBB"/>
    <w:rsid w:val="00444FB2"/>
    <w:rsid w:val="00445271"/>
    <w:rsid w:val="004455D7"/>
    <w:rsid w:val="0044566B"/>
    <w:rsid w:val="004456C9"/>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ED2"/>
    <w:rsid w:val="00450FFA"/>
    <w:rsid w:val="00451022"/>
    <w:rsid w:val="0045132B"/>
    <w:rsid w:val="00451344"/>
    <w:rsid w:val="00451510"/>
    <w:rsid w:val="00451965"/>
    <w:rsid w:val="00451E92"/>
    <w:rsid w:val="00451F8E"/>
    <w:rsid w:val="00452087"/>
    <w:rsid w:val="004527AE"/>
    <w:rsid w:val="00452E50"/>
    <w:rsid w:val="00453341"/>
    <w:rsid w:val="00453490"/>
    <w:rsid w:val="00453748"/>
    <w:rsid w:val="00453768"/>
    <w:rsid w:val="004539BB"/>
    <w:rsid w:val="00453E63"/>
    <w:rsid w:val="0045412F"/>
    <w:rsid w:val="004543D1"/>
    <w:rsid w:val="0045477C"/>
    <w:rsid w:val="00454789"/>
    <w:rsid w:val="00455023"/>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60331"/>
    <w:rsid w:val="00460570"/>
    <w:rsid w:val="004605C3"/>
    <w:rsid w:val="004608A6"/>
    <w:rsid w:val="00460CA6"/>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842"/>
    <w:rsid w:val="00464BD2"/>
    <w:rsid w:val="00464F02"/>
    <w:rsid w:val="004653B1"/>
    <w:rsid w:val="004653E8"/>
    <w:rsid w:val="0046574A"/>
    <w:rsid w:val="004659F1"/>
    <w:rsid w:val="00465B3F"/>
    <w:rsid w:val="00465E4B"/>
    <w:rsid w:val="00466609"/>
    <w:rsid w:val="00466879"/>
    <w:rsid w:val="004668C6"/>
    <w:rsid w:val="00466AAB"/>
    <w:rsid w:val="00466CFA"/>
    <w:rsid w:val="00466FB0"/>
    <w:rsid w:val="004670F4"/>
    <w:rsid w:val="004674D4"/>
    <w:rsid w:val="0046755A"/>
    <w:rsid w:val="00467B16"/>
    <w:rsid w:val="00470374"/>
    <w:rsid w:val="00470744"/>
    <w:rsid w:val="00471068"/>
    <w:rsid w:val="004715A0"/>
    <w:rsid w:val="0047166E"/>
    <w:rsid w:val="00471748"/>
    <w:rsid w:val="00471EC2"/>
    <w:rsid w:val="00472370"/>
    <w:rsid w:val="004723CB"/>
    <w:rsid w:val="004728C5"/>
    <w:rsid w:val="00472FE2"/>
    <w:rsid w:val="004731F9"/>
    <w:rsid w:val="0047321E"/>
    <w:rsid w:val="00473709"/>
    <w:rsid w:val="0047374B"/>
    <w:rsid w:val="0047390B"/>
    <w:rsid w:val="00473A0B"/>
    <w:rsid w:val="00473BD1"/>
    <w:rsid w:val="00473DD9"/>
    <w:rsid w:val="00474937"/>
    <w:rsid w:val="0047496E"/>
    <w:rsid w:val="00474B9E"/>
    <w:rsid w:val="00474D47"/>
    <w:rsid w:val="00474DA9"/>
    <w:rsid w:val="004752AC"/>
    <w:rsid w:val="0047530E"/>
    <w:rsid w:val="004756D2"/>
    <w:rsid w:val="0047600F"/>
    <w:rsid w:val="0047626D"/>
    <w:rsid w:val="00476A1E"/>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69"/>
    <w:rsid w:val="00481AB4"/>
    <w:rsid w:val="00481E77"/>
    <w:rsid w:val="00482014"/>
    <w:rsid w:val="00482586"/>
    <w:rsid w:val="0048294A"/>
    <w:rsid w:val="00483261"/>
    <w:rsid w:val="0048359C"/>
    <w:rsid w:val="00483BC8"/>
    <w:rsid w:val="004843D9"/>
    <w:rsid w:val="00484516"/>
    <w:rsid w:val="004846E6"/>
    <w:rsid w:val="00484752"/>
    <w:rsid w:val="00484A0C"/>
    <w:rsid w:val="00484B34"/>
    <w:rsid w:val="00484C06"/>
    <w:rsid w:val="00484F0A"/>
    <w:rsid w:val="00485413"/>
    <w:rsid w:val="0048577A"/>
    <w:rsid w:val="0048587A"/>
    <w:rsid w:val="00485B1A"/>
    <w:rsid w:val="00485DBB"/>
    <w:rsid w:val="00485E5A"/>
    <w:rsid w:val="00485EEA"/>
    <w:rsid w:val="00486085"/>
    <w:rsid w:val="0048623F"/>
    <w:rsid w:val="00486260"/>
    <w:rsid w:val="0048657C"/>
    <w:rsid w:val="0048686C"/>
    <w:rsid w:val="00486BCC"/>
    <w:rsid w:val="00486C5D"/>
    <w:rsid w:val="004870D8"/>
    <w:rsid w:val="004872E5"/>
    <w:rsid w:val="004872EB"/>
    <w:rsid w:val="00487903"/>
    <w:rsid w:val="00487AC6"/>
    <w:rsid w:val="00487CF1"/>
    <w:rsid w:val="00487F8C"/>
    <w:rsid w:val="004900B7"/>
    <w:rsid w:val="0049010D"/>
    <w:rsid w:val="00490169"/>
    <w:rsid w:val="00490262"/>
    <w:rsid w:val="00490298"/>
    <w:rsid w:val="00490355"/>
    <w:rsid w:val="00490CED"/>
    <w:rsid w:val="00490EB1"/>
    <w:rsid w:val="004915D5"/>
    <w:rsid w:val="0049165A"/>
    <w:rsid w:val="00492088"/>
    <w:rsid w:val="004924CC"/>
    <w:rsid w:val="004925AA"/>
    <w:rsid w:val="00492E98"/>
    <w:rsid w:val="00493391"/>
    <w:rsid w:val="00493752"/>
    <w:rsid w:val="00493A07"/>
    <w:rsid w:val="00493B45"/>
    <w:rsid w:val="00493C5B"/>
    <w:rsid w:val="00493D84"/>
    <w:rsid w:val="00494592"/>
    <w:rsid w:val="00494868"/>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97C9B"/>
    <w:rsid w:val="004A020C"/>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FA3"/>
    <w:rsid w:val="004A4156"/>
    <w:rsid w:val="004A4637"/>
    <w:rsid w:val="004A4966"/>
    <w:rsid w:val="004A53A0"/>
    <w:rsid w:val="004A684B"/>
    <w:rsid w:val="004A7237"/>
    <w:rsid w:val="004A772B"/>
    <w:rsid w:val="004A7E09"/>
    <w:rsid w:val="004B06BC"/>
    <w:rsid w:val="004B0724"/>
    <w:rsid w:val="004B07D7"/>
    <w:rsid w:val="004B0894"/>
    <w:rsid w:val="004B09CD"/>
    <w:rsid w:val="004B0D2F"/>
    <w:rsid w:val="004B14FF"/>
    <w:rsid w:val="004B16C6"/>
    <w:rsid w:val="004B16D1"/>
    <w:rsid w:val="004B1EB6"/>
    <w:rsid w:val="004B1F10"/>
    <w:rsid w:val="004B21DC"/>
    <w:rsid w:val="004B2320"/>
    <w:rsid w:val="004B2375"/>
    <w:rsid w:val="004B2A89"/>
    <w:rsid w:val="004B2C33"/>
    <w:rsid w:val="004B2DA2"/>
    <w:rsid w:val="004B2E76"/>
    <w:rsid w:val="004B2EA5"/>
    <w:rsid w:val="004B2F26"/>
    <w:rsid w:val="004B305F"/>
    <w:rsid w:val="004B3204"/>
    <w:rsid w:val="004B3247"/>
    <w:rsid w:val="004B33D8"/>
    <w:rsid w:val="004B346B"/>
    <w:rsid w:val="004B38DE"/>
    <w:rsid w:val="004B3B2A"/>
    <w:rsid w:val="004B3FF2"/>
    <w:rsid w:val="004B40CD"/>
    <w:rsid w:val="004B42C1"/>
    <w:rsid w:val="004B46F4"/>
    <w:rsid w:val="004B4D16"/>
    <w:rsid w:val="004B51CB"/>
    <w:rsid w:val="004B5B8C"/>
    <w:rsid w:val="004B5CB5"/>
    <w:rsid w:val="004B5CBB"/>
    <w:rsid w:val="004B5D17"/>
    <w:rsid w:val="004B5D3B"/>
    <w:rsid w:val="004B638F"/>
    <w:rsid w:val="004B6488"/>
    <w:rsid w:val="004B6848"/>
    <w:rsid w:val="004B6C9C"/>
    <w:rsid w:val="004B6D0F"/>
    <w:rsid w:val="004B73EE"/>
    <w:rsid w:val="004B743E"/>
    <w:rsid w:val="004B74FF"/>
    <w:rsid w:val="004B75C2"/>
    <w:rsid w:val="004B7CAD"/>
    <w:rsid w:val="004C097C"/>
    <w:rsid w:val="004C0C85"/>
    <w:rsid w:val="004C0D5E"/>
    <w:rsid w:val="004C0F31"/>
    <w:rsid w:val="004C0FEF"/>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9D4"/>
    <w:rsid w:val="004C4AB1"/>
    <w:rsid w:val="004C4C4F"/>
    <w:rsid w:val="004C4D4E"/>
    <w:rsid w:val="004C4F1B"/>
    <w:rsid w:val="004C5618"/>
    <w:rsid w:val="004C5712"/>
    <w:rsid w:val="004C5AEF"/>
    <w:rsid w:val="004C5B46"/>
    <w:rsid w:val="004C5BEE"/>
    <w:rsid w:val="004C5E4A"/>
    <w:rsid w:val="004C5E81"/>
    <w:rsid w:val="004C5F07"/>
    <w:rsid w:val="004C6209"/>
    <w:rsid w:val="004C6643"/>
    <w:rsid w:val="004C6EAD"/>
    <w:rsid w:val="004C7481"/>
    <w:rsid w:val="004C77D1"/>
    <w:rsid w:val="004C78EA"/>
    <w:rsid w:val="004C795A"/>
    <w:rsid w:val="004C7F15"/>
    <w:rsid w:val="004D00AA"/>
    <w:rsid w:val="004D0109"/>
    <w:rsid w:val="004D01A8"/>
    <w:rsid w:val="004D072B"/>
    <w:rsid w:val="004D0B27"/>
    <w:rsid w:val="004D0BA1"/>
    <w:rsid w:val="004D0D63"/>
    <w:rsid w:val="004D1319"/>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A54"/>
    <w:rsid w:val="004D4E8C"/>
    <w:rsid w:val="004D5009"/>
    <w:rsid w:val="004D5279"/>
    <w:rsid w:val="004D5399"/>
    <w:rsid w:val="004D5877"/>
    <w:rsid w:val="004D5C66"/>
    <w:rsid w:val="004D5CAE"/>
    <w:rsid w:val="004D63C8"/>
    <w:rsid w:val="004D67BD"/>
    <w:rsid w:val="004D6C08"/>
    <w:rsid w:val="004D6FA4"/>
    <w:rsid w:val="004D7034"/>
    <w:rsid w:val="004D704D"/>
    <w:rsid w:val="004D79B6"/>
    <w:rsid w:val="004D7B1C"/>
    <w:rsid w:val="004D7CB8"/>
    <w:rsid w:val="004E0047"/>
    <w:rsid w:val="004E023A"/>
    <w:rsid w:val="004E04F3"/>
    <w:rsid w:val="004E0E01"/>
    <w:rsid w:val="004E11F2"/>
    <w:rsid w:val="004E173E"/>
    <w:rsid w:val="004E1853"/>
    <w:rsid w:val="004E19A5"/>
    <w:rsid w:val="004E1C7D"/>
    <w:rsid w:val="004E1D9E"/>
    <w:rsid w:val="004E1EFF"/>
    <w:rsid w:val="004E1FA7"/>
    <w:rsid w:val="004E240D"/>
    <w:rsid w:val="004E2720"/>
    <w:rsid w:val="004E27A7"/>
    <w:rsid w:val="004E27AB"/>
    <w:rsid w:val="004E2EB0"/>
    <w:rsid w:val="004E3448"/>
    <w:rsid w:val="004E3510"/>
    <w:rsid w:val="004E3751"/>
    <w:rsid w:val="004E391A"/>
    <w:rsid w:val="004E3B47"/>
    <w:rsid w:val="004E3C31"/>
    <w:rsid w:val="004E3DB0"/>
    <w:rsid w:val="004E421D"/>
    <w:rsid w:val="004E4457"/>
    <w:rsid w:val="004E46EF"/>
    <w:rsid w:val="004E4877"/>
    <w:rsid w:val="004E4A8F"/>
    <w:rsid w:val="004E4AE7"/>
    <w:rsid w:val="004E4B11"/>
    <w:rsid w:val="004E5302"/>
    <w:rsid w:val="004E5752"/>
    <w:rsid w:val="004E5C75"/>
    <w:rsid w:val="004E5CFF"/>
    <w:rsid w:val="004E5D5D"/>
    <w:rsid w:val="004E60F3"/>
    <w:rsid w:val="004E6204"/>
    <w:rsid w:val="004E6281"/>
    <w:rsid w:val="004E662C"/>
    <w:rsid w:val="004E678F"/>
    <w:rsid w:val="004E6B22"/>
    <w:rsid w:val="004E6B92"/>
    <w:rsid w:val="004E704A"/>
    <w:rsid w:val="004E71CC"/>
    <w:rsid w:val="004E74D2"/>
    <w:rsid w:val="004E75E3"/>
    <w:rsid w:val="004E7B2E"/>
    <w:rsid w:val="004E7C6A"/>
    <w:rsid w:val="004E7C7C"/>
    <w:rsid w:val="004E7FF7"/>
    <w:rsid w:val="004F06D3"/>
    <w:rsid w:val="004F073C"/>
    <w:rsid w:val="004F0B9E"/>
    <w:rsid w:val="004F0DB4"/>
    <w:rsid w:val="004F0FFB"/>
    <w:rsid w:val="004F1817"/>
    <w:rsid w:val="004F189B"/>
    <w:rsid w:val="004F19ED"/>
    <w:rsid w:val="004F1C1A"/>
    <w:rsid w:val="004F1D2A"/>
    <w:rsid w:val="004F1D4E"/>
    <w:rsid w:val="004F20EE"/>
    <w:rsid w:val="004F270C"/>
    <w:rsid w:val="004F2C15"/>
    <w:rsid w:val="004F2D39"/>
    <w:rsid w:val="004F2E53"/>
    <w:rsid w:val="004F2FA5"/>
    <w:rsid w:val="004F338C"/>
    <w:rsid w:val="004F35C7"/>
    <w:rsid w:val="004F3960"/>
    <w:rsid w:val="004F3B3D"/>
    <w:rsid w:val="004F3CDE"/>
    <w:rsid w:val="004F3DFB"/>
    <w:rsid w:val="004F4513"/>
    <w:rsid w:val="004F4884"/>
    <w:rsid w:val="004F4FF2"/>
    <w:rsid w:val="004F5065"/>
    <w:rsid w:val="004F509E"/>
    <w:rsid w:val="004F53A9"/>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47E"/>
    <w:rsid w:val="005005ED"/>
    <w:rsid w:val="00500601"/>
    <w:rsid w:val="005007C9"/>
    <w:rsid w:val="0050085C"/>
    <w:rsid w:val="00500B30"/>
    <w:rsid w:val="00500DB6"/>
    <w:rsid w:val="00500EFA"/>
    <w:rsid w:val="00500F7E"/>
    <w:rsid w:val="0050137E"/>
    <w:rsid w:val="005013A6"/>
    <w:rsid w:val="00501558"/>
    <w:rsid w:val="005017C1"/>
    <w:rsid w:val="005017D0"/>
    <w:rsid w:val="0050186F"/>
    <w:rsid w:val="00501A7E"/>
    <w:rsid w:val="00502022"/>
    <w:rsid w:val="0050229C"/>
    <w:rsid w:val="00502ABB"/>
    <w:rsid w:val="00502C27"/>
    <w:rsid w:val="00502CE3"/>
    <w:rsid w:val="00503185"/>
    <w:rsid w:val="005031E2"/>
    <w:rsid w:val="0050365F"/>
    <w:rsid w:val="00503678"/>
    <w:rsid w:val="0050369A"/>
    <w:rsid w:val="005036D9"/>
    <w:rsid w:val="0050372D"/>
    <w:rsid w:val="0050375A"/>
    <w:rsid w:val="00503A03"/>
    <w:rsid w:val="00503B97"/>
    <w:rsid w:val="005040D2"/>
    <w:rsid w:val="00504A4F"/>
    <w:rsid w:val="00504E84"/>
    <w:rsid w:val="00504F79"/>
    <w:rsid w:val="00505275"/>
    <w:rsid w:val="0050556B"/>
    <w:rsid w:val="005057AD"/>
    <w:rsid w:val="00505A19"/>
    <w:rsid w:val="00505C08"/>
    <w:rsid w:val="00505C86"/>
    <w:rsid w:val="005061CD"/>
    <w:rsid w:val="00506676"/>
    <w:rsid w:val="00506B0E"/>
    <w:rsid w:val="00506BAD"/>
    <w:rsid w:val="005074A3"/>
    <w:rsid w:val="00507641"/>
    <w:rsid w:val="0050776B"/>
    <w:rsid w:val="00507F6F"/>
    <w:rsid w:val="0051017D"/>
    <w:rsid w:val="00510608"/>
    <w:rsid w:val="005107E0"/>
    <w:rsid w:val="00510F42"/>
    <w:rsid w:val="00511079"/>
    <w:rsid w:val="0051113A"/>
    <w:rsid w:val="0051144E"/>
    <w:rsid w:val="00511640"/>
    <w:rsid w:val="005116A4"/>
    <w:rsid w:val="005117D9"/>
    <w:rsid w:val="005118E1"/>
    <w:rsid w:val="00511CCA"/>
    <w:rsid w:val="00511D1B"/>
    <w:rsid w:val="00511FC3"/>
    <w:rsid w:val="0051202E"/>
    <w:rsid w:val="00512205"/>
    <w:rsid w:val="00512282"/>
    <w:rsid w:val="00512A6B"/>
    <w:rsid w:val="00512DA7"/>
    <w:rsid w:val="005131FD"/>
    <w:rsid w:val="0051351D"/>
    <w:rsid w:val="005136C6"/>
    <w:rsid w:val="005138B0"/>
    <w:rsid w:val="005138B2"/>
    <w:rsid w:val="00513D4D"/>
    <w:rsid w:val="00513D96"/>
    <w:rsid w:val="00514170"/>
    <w:rsid w:val="0051423C"/>
    <w:rsid w:val="005143C0"/>
    <w:rsid w:val="005148A4"/>
    <w:rsid w:val="005148DC"/>
    <w:rsid w:val="00514941"/>
    <w:rsid w:val="00514FFA"/>
    <w:rsid w:val="0051527C"/>
    <w:rsid w:val="0051539C"/>
    <w:rsid w:val="005157B7"/>
    <w:rsid w:val="00515F63"/>
    <w:rsid w:val="00515F66"/>
    <w:rsid w:val="005160FD"/>
    <w:rsid w:val="005163BD"/>
    <w:rsid w:val="00516493"/>
    <w:rsid w:val="00516604"/>
    <w:rsid w:val="0051666F"/>
    <w:rsid w:val="0051672E"/>
    <w:rsid w:val="00516C57"/>
    <w:rsid w:val="00516E83"/>
    <w:rsid w:val="00516FD9"/>
    <w:rsid w:val="00517508"/>
    <w:rsid w:val="00517D21"/>
    <w:rsid w:val="00517DA6"/>
    <w:rsid w:val="00517F97"/>
    <w:rsid w:val="00517F9D"/>
    <w:rsid w:val="00520624"/>
    <w:rsid w:val="0052083B"/>
    <w:rsid w:val="00520877"/>
    <w:rsid w:val="00520A8B"/>
    <w:rsid w:val="00521056"/>
    <w:rsid w:val="0052110E"/>
    <w:rsid w:val="00521261"/>
    <w:rsid w:val="005212D9"/>
    <w:rsid w:val="0052148D"/>
    <w:rsid w:val="00521B35"/>
    <w:rsid w:val="00521C83"/>
    <w:rsid w:val="00521D0C"/>
    <w:rsid w:val="00521FAD"/>
    <w:rsid w:val="00521FB3"/>
    <w:rsid w:val="00522004"/>
    <w:rsid w:val="005223DB"/>
    <w:rsid w:val="005226E6"/>
    <w:rsid w:val="005229D2"/>
    <w:rsid w:val="00522D09"/>
    <w:rsid w:val="00522E34"/>
    <w:rsid w:val="00523158"/>
    <w:rsid w:val="0052324C"/>
    <w:rsid w:val="0052346E"/>
    <w:rsid w:val="00523B8F"/>
    <w:rsid w:val="00523F1F"/>
    <w:rsid w:val="00524496"/>
    <w:rsid w:val="0052452F"/>
    <w:rsid w:val="0052455B"/>
    <w:rsid w:val="005247E3"/>
    <w:rsid w:val="00524C90"/>
    <w:rsid w:val="00524D3F"/>
    <w:rsid w:val="00524EA2"/>
    <w:rsid w:val="00525327"/>
    <w:rsid w:val="005259D0"/>
    <w:rsid w:val="00525D5C"/>
    <w:rsid w:val="00525DC7"/>
    <w:rsid w:val="00525E1E"/>
    <w:rsid w:val="005261BF"/>
    <w:rsid w:val="005265F4"/>
    <w:rsid w:val="00526714"/>
    <w:rsid w:val="005268A9"/>
    <w:rsid w:val="00526BFC"/>
    <w:rsid w:val="00526C81"/>
    <w:rsid w:val="00526E12"/>
    <w:rsid w:val="005272A7"/>
    <w:rsid w:val="00527AE8"/>
    <w:rsid w:val="00530668"/>
    <w:rsid w:val="00530691"/>
    <w:rsid w:val="00530844"/>
    <w:rsid w:val="00530A4E"/>
    <w:rsid w:val="00530E08"/>
    <w:rsid w:val="00530EE1"/>
    <w:rsid w:val="00530EF8"/>
    <w:rsid w:val="005313C9"/>
    <w:rsid w:val="005313CF"/>
    <w:rsid w:val="00531A00"/>
    <w:rsid w:val="00531A0A"/>
    <w:rsid w:val="00531A81"/>
    <w:rsid w:val="00531E34"/>
    <w:rsid w:val="00531FB9"/>
    <w:rsid w:val="00532053"/>
    <w:rsid w:val="005320B2"/>
    <w:rsid w:val="0053237A"/>
    <w:rsid w:val="00532541"/>
    <w:rsid w:val="00532AAA"/>
    <w:rsid w:val="00532D40"/>
    <w:rsid w:val="00532DAD"/>
    <w:rsid w:val="00532E12"/>
    <w:rsid w:val="00532F44"/>
    <w:rsid w:val="005330A5"/>
    <w:rsid w:val="0053376A"/>
    <w:rsid w:val="00533B98"/>
    <w:rsid w:val="0053465F"/>
    <w:rsid w:val="0053487F"/>
    <w:rsid w:val="005348EB"/>
    <w:rsid w:val="00534AB0"/>
    <w:rsid w:val="00534D62"/>
    <w:rsid w:val="005358E4"/>
    <w:rsid w:val="00535B6E"/>
    <w:rsid w:val="00535C54"/>
    <w:rsid w:val="00535EB3"/>
    <w:rsid w:val="0053635C"/>
    <w:rsid w:val="0053643E"/>
    <w:rsid w:val="0053667A"/>
    <w:rsid w:val="00536835"/>
    <w:rsid w:val="00536B4B"/>
    <w:rsid w:val="00536F35"/>
    <w:rsid w:val="005371C3"/>
    <w:rsid w:val="0053729B"/>
    <w:rsid w:val="00537A26"/>
    <w:rsid w:val="00537AAD"/>
    <w:rsid w:val="00540452"/>
    <w:rsid w:val="005406FC"/>
    <w:rsid w:val="00540C38"/>
    <w:rsid w:val="00540C3E"/>
    <w:rsid w:val="00540D6F"/>
    <w:rsid w:val="00541037"/>
    <w:rsid w:val="005413B2"/>
    <w:rsid w:val="00541457"/>
    <w:rsid w:val="00541987"/>
    <w:rsid w:val="00541A7B"/>
    <w:rsid w:val="00541BE0"/>
    <w:rsid w:val="005425C1"/>
    <w:rsid w:val="00542889"/>
    <w:rsid w:val="00542F1E"/>
    <w:rsid w:val="005437CB"/>
    <w:rsid w:val="0054391B"/>
    <w:rsid w:val="00543B49"/>
    <w:rsid w:val="00543E9B"/>
    <w:rsid w:val="00544899"/>
    <w:rsid w:val="0054495E"/>
    <w:rsid w:val="00544A59"/>
    <w:rsid w:val="00545402"/>
    <w:rsid w:val="005457B3"/>
    <w:rsid w:val="00545C8F"/>
    <w:rsid w:val="00545FDB"/>
    <w:rsid w:val="00545FE7"/>
    <w:rsid w:val="005460C3"/>
    <w:rsid w:val="005461F8"/>
    <w:rsid w:val="0054627D"/>
    <w:rsid w:val="00546B4B"/>
    <w:rsid w:val="00546E04"/>
    <w:rsid w:val="005473EC"/>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35D"/>
    <w:rsid w:val="00552407"/>
    <w:rsid w:val="005525CE"/>
    <w:rsid w:val="005529E3"/>
    <w:rsid w:val="00552A99"/>
    <w:rsid w:val="00552BE1"/>
    <w:rsid w:val="005531D2"/>
    <w:rsid w:val="0055329E"/>
    <w:rsid w:val="005532B7"/>
    <w:rsid w:val="00553587"/>
    <w:rsid w:val="0055385D"/>
    <w:rsid w:val="0055392A"/>
    <w:rsid w:val="00553D4D"/>
    <w:rsid w:val="005540C4"/>
    <w:rsid w:val="00554500"/>
    <w:rsid w:val="0055479D"/>
    <w:rsid w:val="00554A0B"/>
    <w:rsid w:val="00554A93"/>
    <w:rsid w:val="00554AA6"/>
    <w:rsid w:val="00554E46"/>
    <w:rsid w:val="00555512"/>
    <w:rsid w:val="0055574E"/>
    <w:rsid w:val="005557A4"/>
    <w:rsid w:val="005558D2"/>
    <w:rsid w:val="00555C05"/>
    <w:rsid w:val="00555D53"/>
    <w:rsid w:val="00556244"/>
    <w:rsid w:val="0055681D"/>
    <w:rsid w:val="00556BA8"/>
    <w:rsid w:val="00556BF7"/>
    <w:rsid w:val="00556C83"/>
    <w:rsid w:val="00556D70"/>
    <w:rsid w:val="00556DE6"/>
    <w:rsid w:val="00556E2C"/>
    <w:rsid w:val="00556F96"/>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4329"/>
    <w:rsid w:val="005647AD"/>
    <w:rsid w:val="00564855"/>
    <w:rsid w:val="00564DB4"/>
    <w:rsid w:val="005651B7"/>
    <w:rsid w:val="00565622"/>
    <w:rsid w:val="005656AA"/>
    <w:rsid w:val="005658B7"/>
    <w:rsid w:val="00565D3D"/>
    <w:rsid w:val="00565DF7"/>
    <w:rsid w:val="00565F62"/>
    <w:rsid w:val="00565F76"/>
    <w:rsid w:val="00566255"/>
    <w:rsid w:val="005666BE"/>
    <w:rsid w:val="0056698A"/>
    <w:rsid w:val="00566EC6"/>
    <w:rsid w:val="005672C0"/>
    <w:rsid w:val="00567434"/>
    <w:rsid w:val="005677B1"/>
    <w:rsid w:val="00567918"/>
    <w:rsid w:val="00567A4A"/>
    <w:rsid w:val="00567EF2"/>
    <w:rsid w:val="00570098"/>
    <w:rsid w:val="005700C6"/>
    <w:rsid w:val="0057025A"/>
    <w:rsid w:val="005703F4"/>
    <w:rsid w:val="00570450"/>
    <w:rsid w:val="005708DD"/>
    <w:rsid w:val="00570A23"/>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4D8"/>
    <w:rsid w:val="005776AD"/>
    <w:rsid w:val="005779CA"/>
    <w:rsid w:val="00577AE6"/>
    <w:rsid w:val="00577F94"/>
    <w:rsid w:val="00580166"/>
    <w:rsid w:val="0058022F"/>
    <w:rsid w:val="0058043A"/>
    <w:rsid w:val="00580C49"/>
    <w:rsid w:val="00580C8D"/>
    <w:rsid w:val="005814A6"/>
    <w:rsid w:val="00581677"/>
    <w:rsid w:val="00581830"/>
    <w:rsid w:val="00581ED4"/>
    <w:rsid w:val="00582459"/>
    <w:rsid w:val="005826FD"/>
    <w:rsid w:val="005828C2"/>
    <w:rsid w:val="005829C8"/>
    <w:rsid w:val="00582E7F"/>
    <w:rsid w:val="00582FEE"/>
    <w:rsid w:val="0058334A"/>
    <w:rsid w:val="00583382"/>
    <w:rsid w:val="00583587"/>
    <w:rsid w:val="005839B2"/>
    <w:rsid w:val="00583AF3"/>
    <w:rsid w:val="00583B2C"/>
    <w:rsid w:val="00583E12"/>
    <w:rsid w:val="00584030"/>
    <w:rsid w:val="0058429D"/>
    <w:rsid w:val="005842CF"/>
    <w:rsid w:val="00584571"/>
    <w:rsid w:val="00584B42"/>
    <w:rsid w:val="00584CCB"/>
    <w:rsid w:val="00584E6E"/>
    <w:rsid w:val="00584FBC"/>
    <w:rsid w:val="0058525A"/>
    <w:rsid w:val="005855DA"/>
    <w:rsid w:val="005859AA"/>
    <w:rsid w:val="00585BF3"/>
    <w:rsid w:val="00585E36"/>
    <w:rsid w:val="00586340"/>
    <w:rsid w:val="005863AE"/>
    <w:rsid w:val="00586449"/>
    <w:rsid w:val="00586557"/>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DD2"/>
    <w:rsid w:val="00592DF8"/>
    <w:rsid w:val="00593592"/>
    <w:rsid w:val="00593D53"/>
    <w:rsid w:val="00593D64"/>
    <w:rsid w:val="00594259"/>
    <w:rsid w:val="0059452E"/>
    <w:rsid w:val="00594DB3"/>
    <w:rsid w:val="00594FF1"/>
    <w:rsid w:val="0059512E"/>
    <w:rsid w:val="005952A9"/>
    <w:rsid w:val="00595407"/>
    <w:rsid w:val="005956A1"/>
    <w:rsid w:val="0059585B"/>
    <w:rsid w:val="0059622A"/>
    <w:rsid w:val="00596347"/>
    <w:rsid w:val="005967A9"/>
    <w:rsid w:val="005969A6"/>
    <w:rsid w:val="00596C9F"/>
    <w:rsid w:val="00596E83"/>
    <w:rsid w:val="00596EA0"/>
    <w:rsid w:val="00596F9B"/>
    <w:rsid w:val="00597504"/>
    <w:rsid w:val="0059750E"/>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E25"/>
    <w:rsid w:val="005A2157"/>
    <w:rsid w:val="005A236E"/>
    <w:rsid w:val="005A2411"/>
    <w:rsid w:val="005A265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420"/>
    <w:rsid w:val="005A544F"/>
    <w:rsid w:val="005A56A2"/>
    <w:rsid w:val="005A583B"/>
    <w:rsid w:val="005A594B"/>
    <w:rsid w:val="005A5B36"/>
    <w:rsid w:val="005A5D38"/>
    <w:rsid w:val="005A6163"/>
    <w:rsid w:val="005A654E"/>
    <w:rsid w:val="005A6A1C"/>
    <w:rsid w:val="005A73BE"/>
    <w:rsid w:val="005A7964"/>
    <w:rsid w:val="005A7B0D"/>
    <w:rsid w:val="005B0139"/>
    <w:rsid w:val="005B026E"/>
    <w:rsid w:val="005B0325"/>
    <w:rsid w:val="005B06EF"/>
    <w:rsid w:val="005B0741"/>
    <w:rsid w:val="005B0745"/>
    <w:rsid w:val="005B1037"/>
    <w:rsid w:val="005B1254"/>
    <w:rsid w:val="005B1411"/>
    <w:rsid w:val="005B1A6C"/>
    <w:rsid w:val="005B1B42"/>
    <w:rsid w:val="005B1C2B"/>
    <w:rsid w:val="005B1C55"/>
    <w:rsid w:val="005B2EA9"/>
    <w:rsid w:val="005B36BF"/>
    <w:rsid w:val="005B36E4"/>
    <w:rsid w:val="005B378E"/>
    <w:rsid w:val="005B3A0A"/>
    <w:rsid w:val="005B3C4E"/>
    <w:rsid w:val="005B3E56"/>
    <w:rsid w:val="005B3EDD"/>
    <w:rsid w:val="005B3F33"/>
    <w:rsid w:val="005B4091"/>
    <w:rsid w:val="005B40C1"/>
    <w:rsid w:val="005B43E6"/>
    <w:rsid w:val="005B4525"/>
    <w:rsid w:val="005B49B4"/>
    <w:rsid w:val="005B49BB"/>
    <w:rsid w:val="005B4A93"/>
    <w:rsid w:val="005B4CE6"/>
    <w:rsid w:val="005B4F35"/>
    <w:rsid w:val="005B4FE7"/>
    <w:rsid w:val="005B503C"/>
    <w:rsid w:val="005B508C"/>
    <w:rsid w:val="005B523C"/>
    <w:rsid w:val="005B54C2"/>
    <w:rsid w:val="005B5532"/>
    <w:rsid w:val="005B56E5"/>
    <w:rsid w:val="005B5957"/>
    <w:rsid w:val="005B5C11"/>
    <w:rsid w:val="005B6020"/>
    <w:rsid w:val="005B60A4"/>
    <w:rsid w:val="005B72EE"/>
    <w:rsid w:val="005B7403"/>
    <w:rsid w:val="005B77D1"/>
    <w:rsid w:val="005B7B3F"/>
    <w:rsid w:val="005B7D9C"/>
    <w:rsid w:val="005B7E8A"/>
    <w:rsid w:val="005B7F23"/>
    <w:rsid w:val="005B7F9B"/>
    <w:rsid w:val="005C009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70E"/>
    <w:rsid w:val="005C3815"/>
    <w:rsid w:val="005C3ADD"/>
    <w:rsid w:val="005C3F74"/>
    <w:rsid w:val="005C4189"/>
    <w:rsid w:val="005C41E4"/>
    <w:rsid w:val="005C42BC"/>
    <w:rsid w:val="005C43A2"/>
    <w:rsid w:val="005C43BC"/>
    <w:rsid w:val="005C4715"/>
    <w:rsid w:val="005C4A6A"/>
    <w:rsid w:val="005C4A76"/>
    <w:rsid w:val="005C4B7E"/>
    <w:rsid w:val="005C4E43"/>
    <w:rsid w:val="005C4FBE"/>
    <w:rsid w:val="005C599D"/>
    <w:rsid w:val="005C5A80"/>
    <w:rsid w:val="005C5AA3"/>
    <w:rsid w:val="005C5AC6"/>
    <w:rsid w:val="005C5B82"/>
    <w:rsid w:val="005C602D"/>
    <w:rsid w:val="005C6055"/>
    <w:rsid w:val="005C60E4"/>
    <w:rsid w:val="005C6403"/>
    <w:rsid w:val="005C6487"/>
    <w:rsid w:val="005C6D2A"/>
    <w:rsid w:val="005C6F89"/>
    <w:rsid w:val="005C6FCB"/>
    <w:rsid w:val="005C7804"/>
    <w:rsid w:val="005C7BD0"/>
    <w:rsid w:val="005D012A"/>
    <w:rsid w:val="005D0644"/>
    <w:rsid w:val="005D073B"/>
    <w:rsid w:val="005D08F8"/>
    <w:rsid w:val="005D09C3"/>
    <w:rsid w:val="005D1682"/>
    <w:rsid w:val="005D17E5"/>
    <w:rsid w:val="005D18F5"/>
    <w:rsid w:val="005D19AE"/>
    <w:rsid w:val="005D1C63"/>
    <w:rsid w:val="005D1DE6"/>
    <w:rsid w:val="005D1FC8"/>
    <w:rsid w:val="005D2322"/>
    <w:rsid w:val="005D2797"/>
    <w:rsid w:val="005D2ADA"/>
    <w:rsid w:val="005D2B5F"/>
    <w:rsid w:val="005D2BCD"/>
    <w:rsid w:val="005D2E93"/>
    <w:rsid w:val="005D2F6E"/>
    <w:rsid w:val="005D3019"/>
    <w:rsid w:val="005D3091"/>
    <w:rsid w:val="005D3424"/>
    <w:rsid w:val="005D34A7"/>
    <w:rsid w:val="005D3850"/>
    <w:rsid w:val="005D38FD"/>
    <w:rsid w:val="005D3C49"/>
    <w:rsid w:val="005D3D7A"/>
    <w:rsid w:val="005D42F2"/>
    <w:rsid w:val="005D438B"/>
    <w:rsid w:val="005D499E"/>
    <w:rsid w:val="005D4B25"/>
    <w:rsid w:val="005D4F49"/>
    <w:rsid w:val="005D5092"/>
    <w:rsid w:val="005D52C6"/>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8AB"/>
    <w:rsid w:val="005D7958"/>
    <w:rsid w:val="005D7DD1"/>
    <w:rsid w:val="005D7E0B"/>
    <w:rsid w:val="005E008D"/>
    <w:rsid w:val="005E01BF"/>
    <w:rsid w:val="005E0354"/>
    <w:rsid w:val="005E03E7"/>
    <w:rsid w:val="005E04ED"/>
    <w:rsid w:val="005E0795"/>
    <w:rsid w:val="005E07CF"/>
    <w:rsid w:val="005E0DB3"/>
    <w:rsid w:val="005E0E56"/>
    <w:rsid w:val="005E1C90"/>
    <w:rsid w:val="005E1D07"/>
    <w:rsid w:val="005E25BD"/>
    <w:rsid w:val="005E2A24"/>
    <w:rsid w:val="005E2B7E"/>
    <w:rsid w:val="005E31D0"/>
    <w:rsid w:val="005E32CD"/>
    <w:rsid w:val="005E37A0"/>
    <w:rsid w:val="005E39BC"/>
    <w:rsid w:val="005E3B0F"/>
    <w:rsid w:val="005E3D9A"/>
    <w:rsid w:val="005E3EF4"/>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894"/>
    <w:rsid w:val="005E7A7A"/>
    <w:rsid w:val="005E7ACE"/>
    <w:rsid w:val="005E7DC4"/>
    <w:rsid w:val="005E7EAC"/>
    <w:rsid w:val="005F0072"/>
    <w:rsid w:val="005F0F1E"/>
    <w:rsid w:val="005F0F7B"/>
    <w:rsid w:val="005F11AF"/>
    <w:rsid w:val="005F1326"/>
    <w:rsid w:val="005F14BA"/>
    <w:rsid w:val="005F1CD9"/>
    <w:rsid w:val="005F1CF9"/>
    <w:rsid w:val="005F1DD4"/>
    <w:rsid w:val="005F26F0"/>
    <w:rsid w:val="005F2723"/>
    <w:rsid w:val="005F2E2B"/>
    <w:rsid w:val="005F2E53"/>
    <w:rsid w:val="005F319A"/>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3A"/>
    <w:rsid w:val="005F576B"/>
    <w:rsid w:val="005F5D07"/>
    <w:rsid w:val="005F5E37"/>
    <w:rsid w:val="005F5F7F"/>
    <w:rsid w:val="005F6116"/>
    <w:rsid w:val="005F62AC"/>
    <w:rsid w:val="005F65F0"/>
    <w:rsid w:val="005F6B8C"/>
    <w:rsid w:val="005F6F49"/>
    <w:rsid w:val="005F7152"/>
    <w:rsid w:val="005F7E87"/>
    <w:rsid w:val="00600719"/>
    <w:rsid w:val="00600C77"/>
    <w:rsid w:val="0060172A"/>
    <w:rsid w:val="00601AD6"/>
    <w:rsid w:val="00601B3B"/>
    <w:rsid w:val="00601B6D"/>
    <w:rsid w:val="00602002"/>
    <w:rsid w:val="006023CB"/>
    <w:rsid w:val="00602679"/>
    <w:rsid w:val="006026CE"/>
    <w:rsid w:val="006027B4"/>
    <w:rsid w:val="00602B08"/>
    <w:rsid w:val="00602BB7"/>
    <w:rsid w:val="00602C99"/>
    <w:rsid w:val="00603056"/>
    <w:rsid w:val="006037E0"/>
    <w:rsid w:val="00603C75"/>
    <w:rsid w:val="00603E30"/>
    <w:rsid w:val="00603F56"/>
    <w:rsid w:val="00604262"/>
    <w:rsid w:val="0060459C"/>
    <w:rsid w:val="00604712"/>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07CF6"/>
    <w:rsid w:val="006102D8"/>
    <w:rsid w:val="00610341"/>
    <w:rsid w:val="006103C1"/>
    <w:rsid w:val="0061058A"/>
    <w:rsid w:val="00610A4A"/>
    <w:rsid w:val="00610A8C"/>
    <w:rsid w:val="00610B45"/>
    <w:rsid w:val="00610D27"/>
    <w:rsid w:val="0061111A"/>
    <w:rsid w:val="0061123F"/>
    <w:rsid w:val="0061135C"/>
    <w:rsid w:val="00611787"/>
    <w:rsid w:val="00611F22"/>
    <w:rsid w:val="00612194"/>
    <w:rsid w:val="00612D42"/>
    <w:rsid w:val="00612F3C"/>
    <w:rsid w:val="006130C0"/>
    <w:rsid w:val="00613147"/>
    <w:rsid w:val="00613425"/>
    <w:rsid w:val="006135A0"/>
    <w:rsid w:val="006138D2"/>
    <w:rsid w:val="00613A36"/>
    <w:rsid w:val="00613DD5"/>
    <w:rsid w:val="0061406F"/>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33"/>
    <w:rsid w:val="00616861"/>
    <w:rsid w:val="00616DD8"/>
    <w:rsid w:val="00616F46"/>
    <w:rsid w:val="0061712C"/>
    <w:rsid w:val="0061719D"/>
    <w:rsid w:val="006171D3"/>
    <w:rsid w:val="006175EE"/>
    <w:rsid w:val="00617CB4"/>
    <w:rsid w:val="00617DC5"/>
    <w:rsid w:val="00617EAB"/>
    <w:rsid w:val="006201BD"/>
    <w:rsid w:val="006205A3"/>
    <w:rsid w:val="006206E5"/>
    <w:rsid w:val="00620829"/>
    <w:rsid w:val="00620F2F"/>
    <w:rsid w:val="006211B5"/>
    <w:rsid w:val="00621438"/>
    <w:rsid w:val="006215B9"/>
    <w:rsid w:val="00621F28"/>
    <w:rsid w:val="00622074"/>
    <w:rsid w:val="00622294"/>
    <w:rsid w:val="00622297"/>
    <w:rsid w:val="00622B8D"/>
    <w:rsid w:val="00622D72"/>
    <w:rsid w:val="0062311C"/>
    <w:rsid w:val="006233BB"/>
    <w:rsid w:val="0062358E"/>
    <w:rsid w:val="00623677"/>
    <w:rsid w:val="0062377E"/>
    <w:rsid w:val="00623979"/>
    <w:rsid w:val="00623C0C"/>
    <w:rsid w:val="00623DC2"/>
    <w:rsid w:val="00623EBC"/>
    <w:rsid w:val="00624081"/>
    <w:rsid w:val="006243A0"/>
    <w:rsid w:val="006243D9"/>
    <w:rsid w:val="00624846"/>
    <w:rsid w:val="00624E6A"/>
    <w:rsid w:val="00624FDE"/>
    <w:rsid w:val="0062548C"/>
    <w:rsid w:val="0062558A"/>
    <w:rsid w:val="006256A1"/>
    <w:rsid w:val="00625C28"/>
    <w:rsid w:val="0062606D"/>
    <w:rsid w:val="00626377"/>
    <w:rsid w:val="006264C6"/>
    <w:rsid w:val="00626698"/>
    <w:rsid w:val="0062671D"/>
    <w:rsid w:val="00626B8E"/>
    <w:rsid w:val="00626DBD"/>
    <w:rsid w:val="00626E5D"/>
    <w:rsid w:val="006270CD"/>
    <w:rsid w:val="006272DB"/>
    <w:rsid w:val="00627650"/>
    <w:rsid w:val="006277A4"/>
    <w:rsid w:val="00627F75"/>
    <w:rsid w:val="006301A5"/>
    <w:rsid w:val="00630622"/>
    <w:rsid w:val="0063069B"/>
    <w:rsid w:val="006308B0"/>
    <w:rsid w:val="006308C6"/>
    <w:rsid w:val="006308D8"/>
    <w:rsid w:val="00630A1F"/>
    <w:rsid w:val="00630B0A"/>
    <w:rsid w:val="00631229"/>
    <w:rsid w:val="0063149D"/>
    <w:rsid w:val="00631640"/>
    <w:rsid w:val="00631843"/>
    <w:rsid w:val="00631ADB"/>
    <w:rsid w:val="00631BF4"/>
    <w:rsid w:val="00631CE4"/>
    <w:rsid w:val="00631CF2"/>
    <w:rsid w:val="00631D39"/>
    <w:rsid w:val="006321B0"/>
    <w:rsid w:val="006323EE"/>
    <w:rsid w:val="0063293A"/>
    <w:rsid w:val="00632B88"/>
    <w:rsid w:val="006330C4"/>
    <w:rsid w:val="006331EB"/>
    <w:rsid w:val="00633212"/>
    <w:rsid w:val="006332A5"/>
    <w:rsid w:val="00633430"/>
    <w:rsid w:val="0063396A"/>
    <w:rsid w:val="00633D59"/>
    <w:rsid w:val="00633F40"/>
    <w:rsid w:val="0063425C"/>
    <w:rsid w:val="006342D4"/>
    <w:rsid w:val="00634485"/>
    <w:rsid w:val="006345C3"/>
    <w:rsid w:val="00634775"/>
    <w:rsid w:val="0063483E"/>
    <w:rsid w:val="00634B24"/>
    <w:rsid w:val="00634F02"/>
    <w:rsid w:val="0063505F"/>
    <w:rsid w:val="0063509A"/>
    <w:rsid w:val="0063536D"/>
    <w:rsid w:val="00635479"/>
    <w:rsid w:val="006354D7"/>
    <w:rsid w:val="006355B3"/>
    <w:rsid w:val="00635768"/>
    <w:rsid w:val="006358F7"/>
    <w:rsid w:val="00635992"/>
    <w:rsid w:val="00635D5A"/>
    <w:rsid w:val="00635DAF"/>
    <w:rsid w:val="00636561"/>
    <w:rsid w:val="00636B21"/>
    <w:rsid w:val="00637369"/>
    <w:rsid w:val="006374D4"/>
    <w:rsid w:val="0063789D"/>
    <w:rsid w:val="00637917"/>
    <w:rsid w:val="00637A78"/>
    <w:rsid w:val="00640639"/>
    <w:rsid w:val="00640804"/>
    <w:rsid w:val="0064090B"/>
    <w:rsid w:val="00640AC4"/>
    <w:rsid w:val="00640B09"/>
    <w:rsid w:val="00640D7A"/>
    <w:rsid w:val="0064147F"/>
    <w:rsid w:val="006414D9"/>
    <w:rsid w:val="006414EB"/>
    <w:rsid w:val="0064183F"/>
    <w:rsid w:val="00641D98"/>
    <w:rsid w:val="00641E8A"/>
    <w:rsid w:val="00641FCF"/>
    <w:rsid w:val="006428EB"/>
    <w:rsid w:val="00642E85"/>
    <w:rsid w:val="006430ED"/>
    <w:rsid w:val="0064321E"/>
    <w:rsid w:val="006435FD"/>
    <w:rsid w:val="00643848"/>
    <w:rsid w:val="0064394F"/>
    <w:rsid w:val="0064404E"/>
    <w:rsid w:val="006445B4"/>
    <w:rsid w:val="0064463A"/>
    <w:rsid w:val="00644D23"/>
    <w:rsid w:val="006453FA"/>
    <w:rsid w:val="006456BC"/>
    <w:rsid w:val="00645A99"/>
    <w:rsid w:val="00645AC4"/>
    <w:rsid w:val="00645B7D"/>
    <w:rsid w:val="00645BC0"/>
    <w:rsid w:val="00645D33"/>
    <w:rsid w:val="00645FA6"/>
    <w:rsid w:val="006460CA"/>
    <w:rsid w:val="0064658C"/>
    <w:rsid w:val="00646693"/>
    <w:rsid w:val="00646864"/>
    <w:rsid w:val="00646891"/>
    <w:rsid w:val="00646912"/>
    <w:rsid w:val="00646AC2"/>
    <w:rsid w:val="00646C82"/>
    <w:rsid w:val="00646DAD"/>
    <w:rsid w:val="00646E31"/>
    <w:rsid w:val="006475CD"/>
    <w:rsid w:val="00647B1A"/>
    <w:rsid w:val="00647C0E"/>
    <w:rsid w:val="00647EF2"/>
    <w:rsid w:val="00647F39"/>
    <w:rsid w:val="006501B0"/>
    <w:rsid w:val="006505BD"/>
    <w:rsid w:val="00650DDC"/>
    <w:rsid w:val="00651008"/>
    <w:rsid w:val="00651095"/>
    <w:rsid w:val="00651455"/>
    <w:rsid w:val="00651763"/>
    <w:rsid w:val="00651802"/>
    <w:rsid w:val="006519A9"/>
    <w:rsid w:val="00651CCE"/>
    <w:rsid w:val="00651D6D"/>
    <w:rsid w:val="00651FA5"/>
    <w:rsid w:val="006522D5"/>
    <w:rsid w:val="00652930"/>
    <w:rsid w:val="00652A96"/>
    <w:rsid w:val="00652C07"/>
    <w:rsid w:val="0065316C"/>
    <w:rsid w:val="006535DD"/>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6B2"/>
    <w:rsid w:val="006608FC"/>
    <w:rsid w:val="00661629"/>
    <w:rsid w:val="0066166B"/>
    <w:rsid w:val="00661670"/>
    <w:rsid w:val="00661775"/>
    <w:rsid w:val="00661B6C"/>
    <w:rsid w:val="00661C2F"/>
    <w:rsid w:val="00661CD9"/>
    <w:rsid w:val="006625E5"/>
    <w:rsid w:val="00662DF0"/>
    <w:rsid w:val="00662FDF"/>
    <w:rsid w:val="006630C6"/>
    <w:rsid w:val="006636EF"/>
    <w:rsid w:val="0066389E"/>
    <w:rsid w:val="0066399A"/>
    <w:rsid w:val="00663CBE"/>
    <w:rsid w:val="006640AD"/>
    <w:rsid w:val="00664262"/>
    <w:rsid w:val="006642A6"/>
    <w:rsid w:val="00664537"/>
    <w:rsid w:val="00664A43"/>
    <w:rsid w:val="00664AA6"/>
    <w:rsid w:val="0066502D"/>
    <w:rsid w:val="006650AF"/>
    <w:rsid w:val="006651BB"/>
    <w:rsid w:val="006656F0"/>
    <w:rsid w:val="00665A62"/>
    <w:rsid w:val="00665A83"/>
    <w:rsid w:val="00665E0D"/>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C2"/>
    <w:rsid w:val="0067240C"/>
    <w:rsid w:val="006724D9"/>
    <w:rsid w:val="006726AA"/>
    <w:rsid w:val="00672A4E"/>
    <w:rsid w:val="00672A4F"/>
    <w:rsid w:val="00672A6E"/>
    <w:rsid w:val="00672ACA"/>
    <w:rsid w:val="00673575"/>
    <w:rsid w:val="00673704"/>
    <w:rsid w:val="006737D4"/>
    <w:rsid w:val="00673E0F"/>
    <w:rsid w:val="00674113"/>
    <w:rsid w:val="006749C5"/>
    <w:rsid w:val="00674A3E"/>
    <w:rsid w:val="00674BD8"/>
    <w:rsid w:val="006754CD"/>
    <w:rsid w:val="00675536"/>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DC4"/>
    <w:rsid w:val="00683E5F"/>
    <w:rsid w:val="006840CC"/>
    <w:rsid w:val="00684237"/>
    <w:rsid w:val="0068464A"/>
    <w:rsid w:val="00684B97"/>
    <w:rsid w:val="00684FAE"/>
    <w:rsid w:val="00685086"/>
    <w:rsid w:val="00685136"/>
    <w:rsid w:val="006859B0"/>
    <w:rsid w:val="00685A65"/>
    <w:rsid w:val="00685C44"/>
    <w:rsid w:val="00685D68"/>
    <w:rsid w:val="00685F18"/>
    <w:rsid w:val="0068605C"/>
    <w:rsid w:val="00686253"/>
    <w:rsid w:val="00686915"/>
    <w:rsid w:val="00686A07"/>
    <w:rsid w:val="00686A9E"/>
    <w:rsid w:val="00686E75"/>
    <w:rsid w:val="00686FB9"/>
    <w:rsid w:val="006874C7"/>
    <w:rsid w:val="006876DD"/>
    <w:rsid w:val="00687AD4"/>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1EA5"/>
    <w:rsid w:val="00692475"/>
    <w:rsid w:val="00692638"/>
    <w:rsid w:val="00692C81"/>
    <w:rsid w:val="0069309C"/>
    <w:rsid w:val="0069334F"/>
    <w:rsid w:val="00693A3C"/>
    <w:rsid w:val="00693C75"/>
    <w:rsid w:val="00693C99"/>
    <w:rsid w:val="0069402E"/>
    <w:rsid w:val="0069464E"/>
    <w:rsid w:val="00694719"/>
    <w:rsid w:val="00694C1E"/>
    <w:rsid w:val="00694EA4"/>
    <w:rsid w:val="00694F5D"/>
    <w:rsid w:val="00694F81"/>
    <w:rsid w:val="0069521E"/>
    <w:rsid w:val="006955DF"/>
    <w:rsid w:val="00695685"/>
    <w:rsid w:val="00695691"/>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E5C"/>
    <w:rsid w:val="006A2596"/>
    <w:rsid w:val="006A260C"/>
    <w:rsid w:val="006A285F"/>
    <w:rsid w:val="006A2F3C"/>
    <w:rsid w:val="006A306C"/>
    <w:rsid w:val="006A3146"/>
    <w:rsid w:val="006A36CD"/>
    <w:rsid w:val="006A3764"/>
    <w:rsid w:val="006A3E06"/>
    <w:rsid w:val="006A3E39"/>
    <w:rsid w:val="006A400C"/>
    <w:rsid w:val="006A41E0"/>
    <w:rsid w:val="006A44B3"/>
    <w:rsid w:val="006A46EE"/>
    <w:rsid w:val="006A4A2D"/>
    <w:rsid w:val="006A4AC9"/>
    <w:rsid w:val="006A4B4D"/>
    <w:rsid w:val="006A527A"/>
    <w:rsid w:val="006A5358"/>
    <w:rsid w:val="006A5C5A"/>
    <w:rsid w:val="006A5D44"/>
    <w:rsid w:val="006A5EC5"/>
    <w:rsid w:val="006A6032"/>
    <w:rsid w:val="006A6452"/>
    <w:rsid w:val="006A6597"/>
    <w:rsid w:val="006A66FC"/>
    <w:rsid w:val="006A6E49"/>
    <w:rsid w:val="006A6F04"/>
    <w:rsid w:val="006A7077"/>
    <w:rsid w:val="006A7453"/>
    <w:rsid w:val="006A770F"/>
    <w:rsid w:val="006A77B5"/>
    <w:rsid w:val="006A792F"/>
    <w:rsid w:val="006A7988"/>
    <w:rsid w:val="006B008B"/>
    <w:rsid w:val="006B009C"/>
    <w:rsid w:val="006B015E"/>
    <w:rsid w:val="006B01B6"/>
    <w:rsid w:val="006B0392"/>
    <w:rsid w:val="006B03DE"/>
    <w:rsid w:val="006B0455"/>
    <w:rsid w:val="006B0650"/>
    <w:rsid w:val="006B0B12"/>
    <w:rsid w:val="006B0C50"/>
    <w:rsid w:val="006B0DAF"/>
    <w:rsid w:val="006B0E92"/>
    <w:rsid w:val="006B133A"/>
    <w:rsid w:val="006B1553"/>
    <w:rsid w:val="006B185D"/>
    <w:rsid w:val="006B1D4F"/>
    <w:rsid w:val="006B2488"/>
    <w:rsid w:val="006B271C"/>
    <w:rsid w:val="006B2762"/>
    <w:rsid w:val="006B276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9F9"/>
    <w:rsid w:val="006B6BC9"/>
    <w:rsid w:val="006B6DF1"/>
    <w:rsid w:val="006B73F2"/>
    <w:rsid w:val="006B74AD"/>
    <w:rsid w:val="006B74C2"/>
    <w:rsid w:val="006B74EA"/>
    <w:rsid w:val="006B770E"/>
    <w:rsid w:val="006B7ACD"/>
    <w:rsid w:val="006B7B04"/>
    <w:rsid w:val="006B7B1C"/>
    <w:rsid w:val="006B7B6C"/>
    <w:rsid w:val="006C034C"/>
    <w:rsid w:val="006C05C6"/>
    <w:rsid w:val="006C0871"/>
    <w:rsid w:val="006C0887"/>
    <w:rsid w:val="006C0F0D"/>
    <w:rsid w:val="006C0FDB"/>
    <w:rsid w:val="006C1097"/>
    <w:rsid w:val="006C16F9"/>
    <w:rsid w:val="006C18A3"/>
    <w:rsid w:val="006C1A4E"/>
    <w:rsid w:val="006C1B68"/>
    <w:rsid w:val="006C1DE5"/>
    <w:rsid w:val="006C1FF9"/>
    <w:rsid w:val="006C22EA"/>
    <w:rsid w:val="006C26AA"/>
    <w:rsid w:val="006C2C50"/>
    <w:rsid w:val="006C2F91"/>
    <w:rsid w:val="006C301D"/>
    <w:rsid w:val="006C3041"/>
    <w:rsid w:val="006C3112"/>
    <w:rsid w:val="006C313E"/>
    <w:rsid w:val="006C32EC"/>
    <w:rsid w:val="006C32F1"/>
    <w:rsid w:val="006C3992"/>
    <w:rsid w:val="006C3B80"/>
    <w:rsid w:val="006C474E"/>
    <w:rsid w:val="006C4817"/>
    <w:rsid w:val="006C4AAE"/>
    <w:rsid w:val="006C4C43"/>
    <w:rsid w:val="006C4D5C"/>
    <w:rsid w:val="006C4E49"/>
    <w:rsid w:val="006C5659"/>
    <w:rsid w:val="006C56A3"/>
    <w:rsid w:val="006C5FA1"/>
    <w:rsid w:val="006C5FC0"/>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4EF"/>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0FD3"/>
    <w:rsid w:val="006E13D1"/>
    <w:rsid w:val="006E1479"/>
    <w:rsid w:val="006E151E"/>
    <w:rsid w:val="006E165D"/>
    <w:rsid w:val="006E1A94"/>
    <w:rsid w:val="006E1D7B"/>
    <w:rsid w:val="006E1E03"/>
    <w:rsid w:val="006E2082"/>
    <w:rsid w:val="006E2528"/>
    <w:rsid w:val="006E25B4"/>
    <w:rsid w:val="006E2623"/>
    <w:rsid w:val="006E2753"/>
    <w:rsid w:val="006E2A9F"/>
    <w:rsid w:val="006E2ECC"/>
    <w:rsid w:val="006E2FB0"/>
    <w:rsid w:val="006E3258"/>
    <w:rsid w:val="006E3868"/>
    <w:rsid w:val="006E3A50"/>
    <w:rsid w:val="006E3AC9"/>
    <w:rsid w:val="006E3B8C"/>
    <w:rsid w:val="006E3D56"/>
    <w:rsid w:val="006E4098"/>
    <w:rsid w:val="006E40BB"/>
    <w:rsid w:val="006E428E"/>
    <w:rsid w:val="006E4880"/>
    <w:rsid w:val="006E4F7F"/>
    <w:rsid w:val="006E5296"/>
    <w:rsid w:val="006E5465"/>
    <w:rsid w:val="006E5499"/>
    <w:rsid w:val="006E5AD6"/>
    <w:rsid w:val="006E5B6B"/>
    <w:rsid w:val="006E5CE8"/>
    <w:rsid w:val="006E5DF3"/>
    <w:rsid w:val="006E61D3"/>
    <w:rsid w:val="006E61F4"/>
    <w:rsid w:val="006E6203"/>
    <w:rsid w:val="006E6BA3"/>
    <w:rsid w:val="006E6C69"/>
    <w:rsid w:val="006E6DC2"/>
    <w:rsid w:val="006E6F18"/>
    <w:rsid w:val="006E720D"/>
    <w:rsid w:val="006E7A66"/>
    <w:rsid w:val="006F0335"/>
    <w:rsid w:val="006F0340"/>
    <w:rsid w:val="006F054F"/>
    <w:rsid w:val="006F0582"/>
    <w:rsid w:val="006F0AF9"/>
    <w:rsid w:val="006F0C28"/>
    <w:rsid w:val="006F0DD9"/>
    <w:rsid w:val="006F0FBD"/>
    <w:rsid w:val="006F103D"/>
    <w:rsid w:val="006F1247"/>
    <w:rsid w:val="006F13D1"/>
    <w:rsid w:val="006F1573"/>
    <w:rsid w:val="006F15B6"/>
    <w:rsid w:val="006F15CB"/>
    <w:rsid w:val="006F19D7"/>
    <w:rsid w:val="006F1FBF"/>
    <w:rsid w:val="006F2460"/>
    <w:rsid w:val="006F2782"/>
    <w:rsid w:val="006F2801"/>
    <w:rsid w:val="006F2AD0"/>
    <w:rsid w:val="006F2F4F"/>
    <w:rsid w:val="006F3045"/>
    <w:rsid w:val="006F32EA"/>
    <w:rsid w:val="006F35CF"/>
    <w:rsid w:val="006F37F5"/>
    <w:rsid w:val="006F39BB"/>
    <w:rsid w:val="006F3AA4"/>
    <w:rsid w:val="006F3BB2"/>
    <w:rsid w:val="006F3C9D"/>
    <w:rsid w:val="006F4616"/>
    <w:rsid w:val="006F477B"/>
    <w:rsid w:val="006F4875"/>
    <w:rsid w:val="006F4BD2"/>
    <w:rsid w:val="006F4F14"/>
    <w:rsid w:val="006F5118"/>
    <w:rsid w:val="006F53B8"/>
    <w:rsid w:val="006F5621"/>
    <w:rsid w:val="006F572C"/>
    <w:rsid w:val="006F593A"/>
    <w:rsid w:val="006F5DED"/>
    <w:rsid w:val="006F5EB5"/>
    <w:rsid w:val="006F5EBD"/>
    <w:rsid w:val="006F5FCF"/>
    <w:rsid w:val="006F6024"/>
    <w:rsid w:val="006F6355"/>
    <w:rsid w:val="006F639E"/>
    <w:rsid w:val="006F643B"/>
    <w:rsid w:val="006F65C7"/>
    <w:rsid w:val="006F676F"/>
    <w:rsid w:val="006F71B2"/>
    <w:rsid w:val="006F726A"/>
    <w:rsid w:val="006F7288"/>
    <w:rsid w:val="006F7365"/>
    <w:rsid w:val="006F73C1"/>
    <w:rsid w:val="006F77F6"/>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8DE"/>
    <w:rsid w:val="00703BE7"/>
    <w:rsid w:val="0070403F"/>
    <w:rsid w:val="00704398"/>
    <w:rsid w:val="00704610"/>
    <w:rsid w:val="00704972"/>
    <w:rsid w:val="00704973"/>
    <w:rsid w:val="007049B3"/>
    <w:rsid w:val="00704B4D"/>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E13"/>
    <w:rsid w:val="00712141"/>
    <w:rsid w:val="007125B3"/>
    <w:rsid w:val="00712A1F"/>
    <w:rsid w:val="00712EDA"/>
    <w:rsid w:val="007133D2"/>
    <w:rsid w:val="0071351E"/>
    <w:rsid w:val="00713542"/>
    <w:rsid w:val="007139B0"/>
    <w:rsid w:val="00713F8C"/>
    <w:rsid w:val="007141C9"/>
    <w:rsid w:val="007144EF"/>
    <w:rsid w:val="00715639"/>
    <w:rsid w:val="00715750"/>
    <w:rsid w:val="00715BA8"/>
    <w:rsid w:val="00715DA6"/>
    <w:rsid w:val="007160DF"/>
    <w:rsid w:val="007164AC"/>
    <w:rsid w:val="00717011"/>
    <w:rsid w:val="0071705B"/>
    <w:rsid w:val="007171D7"/>
    <w:rsid w:val="00717412"/>
    <w:rsid w:val="00717B52"/>
    <w:rsid w:val="007202ED"/>
    <w:rsid w:val="00720719"/>
    <w:rsid w:val="0072084C"/>
    <w:rsid w:val="007209D3"/>
    <w:rsid w:val="00720B92"/>
    <w:rsid w:val="00720BE8"/>
    <w:rsid w:val="00720C91"/>
    <w:rsid w:val="00721002"/>
    <w:rsid w:val="0072116B"/>
    <w:rsid w:val="00721590"/>
    <w:rsid w:val="0072159A"/>
    <w:rsid w:val="007217EC"/>
    <w:rsid w:val="0072195A"/>
    <w:rsid w:val="00721B22"/>
    <w:rsid w:val="00721D05"/>
    <w:rsid w:val="007223D3"/>
    <w:rsid w:val="0072245C"/>
    <w:rsid w:val="0072269D"/>
    <w:rsid w:val="00722A58"/>
    <w:rsid w:val="00722D87"/>
    <w:rsid w:val="007231B5"/>
    <w:rsid w:val="00723427"/>
    <w:rsid w:val="007234D8"/>
    <w:rsid w:val="00723941"/>
    <w:rsid w:val="00723F7C"/>
    <w:rsid w:val="00723FAF"/>
    <w:rsid w:val="00724062"/>
    <w:rsid w:val="007243F3"/>
    <w:rsid w:val="00724569"/>
    <w:rsid w:val="0072467C"/>
    <w:rsid w:val="00724798"/>
    <w:rsid w:val="007247C5"/>
    <w:rsid w:val="00725080"/>
    <w:rsid w:val="00725398"/>
    <w:rsid w:val="0072576C"/>
    <w:rsid w:val="0072589F"/>
    <w:rsid w:val="00725A2D"/>
    <w:rsid w:val="00725AD5"/>
    <w:rsid w:val="00725B0F"/>
    <w:rsid w:val="00725B2F"/>
    <w:rsid w:val="00725BBD"/>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C33"/>
    <w:rsid w:val="00732DF7"/>
    <w:rsid w:val="00733CC8"/>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5EF7"/>
    <w:rsid w:val="007362FE"/>
    <w:rsid w:val="007364E8"/>
    <w:rsid w:val="007365BF"/>
    <w:rsid w:val="00736762"/>
    <w:rsid w:val="007369C0"/>
    <w:rsid w:val="00736BFC"/>
    <w:rsid w:val="007371FF"/>
    <w:rsid w:val="007379B9"/>
    <w:rsid w:val="0074020F"/>
    <w:rsid w:val="00740430"/>
    <w:rsid w:val="00740727"/>
    <w:rsid w:val="0074084E"/>
    <w:rsid w:val="00740D14"/>
    <w:rsid w:val="00740DEF"/>
    <w:rsid w:val="00740E1E"/>
    <w:rsid w:val="00740E9F"/>
    <w:rsid w:val="0074103F"/>
    <w:rsid w:val="0074138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6E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109"/>
    <w:rsid w:val="00747761"/>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5E6"/>
    <w:rsid w:val="007517A9"/>
    <w:rsid w:val="007518FB"/>
    <w:rsid w:val="00752162"/>
    <w:rsid w:val="007521D0"/>
    <w:rsid w:val="007521EF"/>
    <w:rsid w:val="00752385"/>
    <w:rsid w:val="007527D0"/>
    <w:rsid w:val="00752829"/>
    <w:rsid w:val="007528BE"/>
    <w:rsid w:val="00753432"/>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4AEE"/>
    <w:rsid w:val="007550E6"/>
    <w:rsid w:val="00755D69"/>
    <w:rsid w:val="00755E67"/>
    <w:rsid w:val="00756271"/>
    <w:rsid w:val="007566CD"/>
    <w:rsid w:val="00756832"/>
    <w:rsid w:val="00756AA7"/>
    <w:rsid w:val="00756AD6"/>
    <w:rsid w:val="00756C14"/>
    <w:rsid w:val="00756C30"/>
    <w:rsid w:val="00756D40"/>
    <w:rsid w:val="00756D56"/>
    <w:rsid w:val="00756FAF"/>
    <w:rsid w:val="007570D3"/>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8B4"/>
    <w:rsid w:val="00763C65"/>
    <w:rsid w:val="00763F11"/>
    <w:rsid w:val="00764900"/>
    <w:rsid w:val="00764C90"/>
    <w:rsid w:val="00764F42"/>
    <w:rsid w:val="00765046"/>
    <w:rsid w:val="00765127"/>
    <w:rsid w:val="00765128"/>
    <w:rsid w:val="0076515B"/>
    <w:rsid w:val="00765201"/>
    <w:rsid w:val="00765B85"/>
    <w:rsid w:val="00765D4B"/>
    <w:rsid w:val="007663D4"/>
    <w:rsid w:val="007669F4"/>
    <w:rsid w:val="00766FAD"/>
    <w:rsid w:val="00767688"/>
    <w:rsid w:val="00767820"/>
    <w:rsid w:val="00767B90"/>
    <w:rsid w:val="00767C81"/>
    <w:rsid w:val="00767C97"/>
    <w:rsid w:val="00767CEC"/>
    <w:rsid w:val="007703E4"/>
    <w:rsid w:val="00770844"/>
    <w:rsid w:val="00770869"/>
    <w:rsid w:val="007708FA"/>
    <w:rsid w:val="00770B44"/>
    <w:rsid w:val="00770CCB"/>
    <w:rsid w:val="00770FD5"/>
    <w:rsid w:val="0077133A"/>
    <w:rsid w:val="00771493"/>
    <w:rsid w:val="007714C6"/>
    <w:rsid w:val="007716D4"/>
    <w:rsid w:val="007719B3"/>
    <w:rsid w:val="00771C6F"/>
    <w:rsid w:val="00771D8C"/>
    <w:rsid w:val="0077227A"/>
    <w:rsid w:val="00772573"/>
    <w:rsid w:val="00772ADC"/>
    <w:rsid w:val="00772C84"/>
    <w:rsid w:val="00772DF5"/>
    <w:rsid w:val="00773443"/>
    <w:rsid w:val="007734E0"/>
    <w:rsid w:val="007736C6"/>
    <w:rsid w:val="007738DC"/>
    <w:rsid w:val="00773B44"/>
    <w:rsid w:val="00773FAA"/>
    <w:rsid w:val="00774327"/>
    <w:rsid w:val="00774426"/>
    <w:rsid w:val="007748E0"/>
    <w:rsid w:val="00774B6E"/>
    <w:rsid w:val="00774D5D"/>
    <w:rsid w:val="00774F1B"/>
    <w:rsid w:val="007751EE"/>
    <w:rsid w:val="00775388"/>
    <w:rsid w:val="0077548E"/>
    <w:rsid w:val="00775608"/>
    <w:rsid w:val="007758BA"/>
    <w:rsid w:val="00775917"/>
    <w:rsid w:val="007759E0"/>
    <w:rsid w:val="00775A1F"/>
    <w:rsid w:val="00775D57"/>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AA"/>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7C6"/>
    <w:rsid w:val="00785B7E"/>
    <w:rsid w:val="00785BAB"/>
    <w:rsid w:val="00785F65"/>
    <w:rsid w:val="007860E4"/>
    <w:rsid w:val="00786185"/>
    <w:rsid w:val="00786317"/>
    <w:rsid w:val="00786425"/>
    <w:rsid w:val="0078648E"/>
    <w:rsid w:val="0078656E"/>
    <w:rsid w:val="00786E1C"/>
    <w:rsid w:val="00787051"/>
    <w:rsid w:val="007870E3"/>
    <w:rsid w:val="00787194"/>
    <w:rsid w:val="0078738D"/>
    <w:rsid w:val="007877CF"/>
    <w:rsid w:val="007877FC"/>
    <w:rsid w:val="00787A1D"/>
    <w:rsid w:val="00787B21"/>
    <w:rsid w:val="00787E0E"/>
    <w:rsid w:val="00787E7E"/>
    <w:rsid w:val="00790141"/>
    <w:rsid w:val="00790558"/>
    <w:rsid w:val="007906B0"/>
    <w:rsid w:val="007906DF"/>
    <w:rsid w:val="007909E2"/>
    <w:rsid w:val="00790C1E"/>
    <w:rsid w:val="00790D28"/>
    <w:rsid w:val="00790F94"/>
    <w:rsid w:val="00790FC1"/>
    <w:rsid w:val="00791299"/>
    <w:rsid w:val="0079146C"/>
    <w:rsid w:val="0079180E"/>
    <w:rsid w:val="00791B41"/>
    <w:rsid w:val="00791CB8"/>
    <w:rsid w:val="00792103"/>
    <w:rsid w:val="007926A7"/>
    <w:rsid w:val="00792A37"/>
    <w:rsid w:val="00792A3E"/>
    <w:rsid w:val="00792D70"/>
    <w:rsid w:val="00792D81"/>
    <w:rsid w:val="00792DE6"/>
    <w:rsid w:val="00792F98"/>
    <w:rsid w:val="00793108"/>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F21"/>
    <w:rsid w:val="00796886"/>
    <w:rsid w:val="007976ED"/>
    <w:rsid w:val="0079790A"/>
    <w:rsid w:val="00797A9A"/>
    <w:rsid w:val="00797AF1"/>
    <w:rsid w:val="007A0282"/>
    <w:rsid w:val="007A0626"/>
    <w:rsid w:val="007A08D7"/>
    <w:rsid w:val="007A0E9C"/>
    <w:rsid w:val="007A15DF"/>
    <w:rsid w:val="007A17BC"/>
    <w:rsid w:val="007A1A18"/>
    <w:rsid w:val="007A1A5F"/>
    <w:rsid w:val="007A1AB9"/>
    <w:rsid w:val="007A1C7B"/>
    <w:rsid w:val="007A1CD1"/>
    <w:rsid w:val="007A1ED7"/>
    <w:rsid w:val="007A20C1"/>
    <w:rsid w:val="007A21CB"/>
    <w:rsid w:val="007A2E5A"/>
    <w:rsid w:val="007A31C4"/>
    <w:rsid w:val="007A32E1"/>
    <w:rsid w:val="007A381F"/>
    <w:rsid w:val="007A394F"/>
    <w:rsid w:val="007A39B0"/>
    <w:rsid w:val="007A431A"/>
    <w:rsid w:val="007A4791"/>
    <w:rsid w:val="007A485A"/>
    <w:rsid w:val="007A495B"/>
    <w:rsid w:val="007A4A33"/>
    <w:rsid w:val="007A4A4F"/>
    <w:rsid w:val="007A4C9E"/>
    <w:rsid w:val="007A56A7"/>
    <w:rsid w:val="007A5A12"/>
    <w:rsid w:val="007A5B73"/>
    <w:rsid w:val="007A5B99"/>
    <w:rsid w:val="007A5C25"/>
    <w:rsid w:val="007A5C66"/>
    <w:rsid w:val="007A650B"/>
    <w:rsid w:val="007A6848"/>
    <w:rsid w:val="007A6A77"/>
    <w:rsid w:val="007A6C6D"/>
    <w:rsid w:val="007A6EC7"/>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9CF"/>
    <w:rsid w:val="007B2FED"/>
    <w:rsid w:val="007B338B"/>
    <w:rsid w:val="007B362D"/>
    <w:rsid w:val="007B3C3B"/>
    <w:rsid w:val="007B3E0B"/>
    <w:rsid w:val="007B3E18"/>
    <w:rsid w:val="007B3EC9"/>
    <w:rsid w:val="007B3FBB"/>
    <w:rsid w:val="007B4716"/>
    <w:rsid w:val="007B48F0"/>
    <w:rsid w:val="007B4915"/>
    <w:rsid w:val="007B491F"/>
    <w:rsid w:val="007B4A37"/>
    <w:rsid w:val="007B4A99"/>
    <w:rsid w:val="007B52A3"/>
    <w:rsid w:val="007B53A9"/>
    <w:rsid w:val="007B5441"/>
    <w:rsid w:val="007B550C"/>
    <w:rsid w:val="007B55EB"/>
    <w:rsid w:val="007B58AA"/>
    <w:rsid w:val="007B5E02"/>
    <w:rsid w:val="007B6241"/>
    <w:rsid w:val="007B6301"/>
    <w:rsid w:val="007B640E"/>
    <w:rsid w:val="007B7238"/>
    <w:rsid w:val="007B732A"/>
    <w:rsid w:val="007B7496"/>
    <w:rsid w:val="007B75CA"/>
    <w:rsid w:val="007B76BB"/>
    <w:rsid w:val="007B79AC"/>
    <w:rsid w:val="007B7A4F"/>
    <w:rsid w:val="007B7EE2"/>
    <w:rsid w:val="007B7F09"/>
    <w:rsid w:val="007C0153"/>
    <w:rsid w:val="007C0294"/>
    <w:rsid w:val="007C037C"/>
    <w:rsid w:val="007C04FA"/>
    <w:rsid w:val="007C0548"/>
    <w:rsid w:val="007C0574"/>
    <w:rsid w:val="007C07D0"/>
    <w:rsid w:val="007C0DD7"/>
    <w:rsid w:val="007C0F15"/>
    <w:rsid w:val="007C1746"/>
    <w:rsid w:val="007C177F"/>
    <w:rsid w:val="007C1C6F"/>
    <w:rsid w:val="007C1CB5"/>
    <w:rsid w:val="007C1D9E"/>
    <w:rsid w:val="007C1DD5"/>
    <w:rsid w:val="007C1DD8"/>
    <w:rsid w:val="007C1EBE"/>
    <w:rsid w:val="007C21F8"/>
    <w:rsid w:val="007C22CE"/>
    <w:rsid w:val="007C2739"/>
    <w:rsid w:val="007C2E78"/>
    <w:rsid w:val="007C2FAA"/>
    <w:rsid w:val="007C308D"/>
    <w:rsid w:val="007C350C"/>
    <w:rsid w:val="007C37F2"/>
    <w:rsid w:val="007C3818"/>
    <w:rsid w:val="007C3A2A"/>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6E7E"/>
    <w:rsid w:val="007C7161"/>
    <w:rsid w:val="007C71C0"/>
    <w:rsid w:val="007C7552"/>
    <w:rsid w:val="007C7637"/>
    <w:rsid w:val="007C76D4"/>
    <w:rsid w:val="007C7702"/>
    <w:rsid w:val="007C7A8F"/>
    <w:rsid w:val="007C7E99"/>
    <w:rsid w:val="007D0348"/>
    <w:rsid w:val="007D03C8"/>
    <w:rsid w:val="007D0AD7"/>
    <w:rsid w:val="007D0C44"/>
    <w:rsid w:val="007D0DBC"/>
    <w:rsid w:val="007D1303"/>
    <w:rsid w:val="007D1514"/>
    <w:rsid w:val="007D17B6"/>
    <w:rsid w:val="007D18E5"/>
    <w:rsid w:val="007D18FC"/>
    <w:rsid w:val="007D1BC0"/>
    <w:rsid w:val="007D1FEE"/>
    <w:rsid w:val="007D2354"/>
    <w:rsid w:val="007D24DE"/>
    <w:rsid w:val="007D284C"/>
    <w:rsid w:val="007D346F"/>
    <w:rsid w:val="007D34B8"/>
    <w:rsid w:val="007D351F"/>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6401"/>
    <w:rsid w:val="007D6A03"/>
    <w:rsid w:val="007D6BCC"/>
    <w:rsid w:val="007D7145"/>
    <w:rsid w:val="007D74BB"/>
    <w:rsid w:val="007D75AF"/>
    <w:rsid w:val="007D78D5"/>
    <w:rsid w:val="007E00B9"/>
    <w:rsid w:val="007E03FA"/>
    <w:rsid w:val="007E0608"/>
    <w:rsid w:val="007E0ACC"/>
    <w:rsid w:val="007E0C6A"/>
    <w:rsid w:val="007E0D2E"/>
    <w:rsid w:val="007E0D47"/>
    <w:rsid w:val="007E0E2A"/>
    <w:rsid w:val="007E1AB0"/>
    <w:rsid w:val="007E1CCD"/>
    <w:rsid w:val="007E2067"/>
    <w:rsid w:val="007E20CB"/>
    <w:rsid w:val="007E2387"/>
    <w:rsid w:val="007E2437"/>
    <w:rsid w:val="007E2552"/>
    <w:rsid w:val="007E2CB5"/>
    <w:rsid w:val="007E2FCF"/>
    <w:rsid w:val="007E30B8"/>
    <w:rsid w:val="007E315C"/>
    <w:rsid w:val="007E333E"/>
    <w:rsid w:val="007E3464"/>
    <w:rsid w:val="007E3973"/>
    <w:rsid w:val="007E3C8D"/>
    <w:rsid w:val="007E3D37"/>
    <w:rsid w:val="007E3EF0"/>
    <w:rsid w:val="007E4022"/>
    <w:rsid w:val="007E4238"/>
    <w:rsid w:val="007E43F6"/>
    <w:rsid w:val="007E44D1"/>
    <w:rsid w:val="007E46AB"/>
    <w:rsid w:val="007E47E3"/>
    <w:rsid w:val="007E486D"/>
    <w:rsid w:val="007E4B09"/>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726"/>
    <w:rsid w:val="007F11D5"/>
    <w:rsid w:val="007F1346"/>
    <w:rsid w:val="007F138D"/>
    <w:rsid w:val="007F162F"/>
    <w:rsid w:val="007F194D"/>
    <w:rsid w:val="007F19E6"/>
    <w:rsid w:val="007F1C7E"/>
    <w:rsid w:val="007F1F1B"/>
    <w:rsid w:val="007F23D6"/>
    <w:rsid w:val="007F283B"/>
    <w:rsid w:val="007F2B6D"/>
    <w:rsid w:val="007F2D55"/>
    <w:rsid w:val="007F2FAD"/>
    <w:rsid w:val="007F303D"/>
    <w:rsid w:val="007F3053"/>
    <w:rsid w:val="007F32D5"/>
    <w:rsid w:val="007F3729"/>
    <w:rsid w:val="007F38AE"/>
    <w:rsid w:val="007F3D34"/>
    <w:rsid w:val="007F3DCD"/>
    <w:rsid w:val="007F3E53"/>
    <w:rsid w:val="007F4053"/>
    <w:rsid w:val="007F44F0"/>
    <w:rsid w:val="007F4843"/>
    <w:rsid w:val="007F4BB7"/>
    <w:rsid w:val="007F4E33"/>
    <w:rsid w:val="007F50AE"/>
    <w:rsid w:val="007F5161"/>
    <w:rsid w:val="007F51AC"/>
    <w:rsid w:val="007F55DF"/>
    <w:rsid w:val="007F5D8A"/>
    <w:rsid w:val="007F6049"/>
    <w:rsid w:val="007F60CC"/>
    <w:rsid w:val="007F6508"/>
    <w:rsid w:val="007F69D6"/>
    <w:rsid w:val="007F6B86"/>
    <w:rsid w:val="007F6E31"/>
    <w:rsid w:val="007F6EB9"/>
    <w:rsid w:val="007F6FEF"/>
    <w:rsid w:val="007F734A"/>
    <w:rsid w:val="007F7801"/>
    <w:rsid w:val="007F7873"/>
    <w:rsid w:val="007F7A63"/>
    <w:rsid w:val="007F7E6E"/>
    <w:rsid w:val="0080006F"/>
    <w:rsid w:val="00800110"/>
    <w:rsid w:val="008001CE"/>
    <w:rsid w:val="00800256"/>
    <w:rsid w:val="008002ED"/>
    <w:rsid w:val="0080038D"/>
    <w:rsid w:val="00800506"/>
    <w:rsid w:val="00800943"/>
    <w:rsid w:val="00800A71"/>
    <w:rsid w:val="00800B92"/>
    <w:rsid w:val="00800D1B"/>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748"/>
    <w:rsid w:val="0080288A"/>
    <w:rsid w:val="008029FC"/>
    <w:rsid w:val="00802A3B"/>
    <w:rsid w:val="00802B69"/>
    <w:rsid w:val="008033FF"/>
    <w:rsid w:val="008034F3"/>
    <w:rsid w:val="008034F5"/>
    <w:rsid w:val="00803700"/>
    <w:rsid w:val="008038F4"/>
    <w:rsid w:val="00804FDD"/>
    <w:rsid w:val="00805253"/>
    <w:rsid w:val="0080525A"/>
    <w:rsid w:val="00805B9A"/>
    <w:rsid w:val="008063A3"/>
    <w:rsid w:val="008064B2"/>
    <w:rsid w:val="00806632"/>
    <w:rsid w:val="0080686A"/>
    <w:rsid w:val="00806B4E"/>
    <w:rsid w:val="00806B5C"/>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BBE"/>
    <w:rsid w:val="00810C79"/>
    <w:rsid w:val="00810CD1"/>
    <w:rsid w:val="00810E1F"/>
    <w:rsid w:val="0081104E"/>
    <w:rsid w:val="008111AA"/>
    <w:rsid w:val="0081134E"/>
    <w:rsid w:val="0081153C"/>
    <w:rsid w:val="0081176B"/>
    <w:rsid w:val="00811A02"/>
    <w:rsid w:val="00811AFB"/>
    <w:rsid w:val="00811D1C"/>
    <w:rsid w:val="00811D65"/>
    <w:rsid w:val="00812643"/>
    <w:rsid w:val="0081264B"/>
    <w:rsid w:val="0081293A"/>
    <w:rsid w:val="00812AF8"/>
    <w:rsid w:val="00812B11"/>
    <w:rsid w:val="00812C51"/>
    <w:rsid w:val="00812CC8"/>
    <w:rsid w:val="00812D11"/>
    <w:rsid w:val="00812D36"/>
    <w:rsid w:val="00812FFA"/>
    <w:rsid w:val="0081318C"/>
    <w:rsid w:val="00813C94"/>
    <w:rsid w:val="00813CF1"/>
    <w:rsid w:val="00813DFC"/>
    <w:rsid w:val="00814394"/>
    <w:rsid w:val="0081467A"/>
    <w:rsid w:val="008146E1"/>
    <w:rsid w:val="00814832"/>
    <w:rsid w:val="008153DC"/>
    <w:rsid w:val="008154C5"/>
    <w:rsid w:val="008158C0"/>
    <w:rsid w:val="00815B45"/>
    <w:rsid w:val="00815BD4"/>
    <w:rsid w:val="00815FAE"/>
    <w:rsid w:val="008162F7"/>
    <w:rsid w:val="00816330"/>
    <w:rsid w:val="00816946"/>
    <w:rsid w:val="00816AFA"/>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8F"/>
    <w:rsid w:val="00822BD7"/>
    <w:rsid w:val="00822BDB"/>
    <w:rsid w:val="00822F57"/>
    <w:rsid w:val="00822F6F"/>
    <w:rsid w:val="00823332"/>
    <w:rsid w:val="0082345C"/>
    <w:rsid w:val="00823A22"/>
    <w:rsid w:val="00823A53"/>
    <w:rsid w:val="0082414C"/>
    <w:rsid w:val="008246DC"/>
    <w:rsid w:val="008250E6"/>
    <w:rsid w:val="00825368"/>
    <w:rsid w:val="00825A87"/>
    <w:rsid w:val="00825C1C"/>
    <w:rsid w:val="00825E3F"/>
    <w:rsid w:val="00826116"/>
    <w:rsid w:val="008265D4"/>
    <w:rsid w:val="008268C0"/>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667"/>
    <w:rsid w:val="00841882"/>
    <w:rsid w:val="0084196C"/>
    <w:rsid w:val="0084230A"/>
    <w:rsid w:val="008423A3"/>
    <w:rsid w:val="008423FB"/>
    <w:rsid w:val="00842488"/>
    <w:rsid w:val="008425F0"/>
    <w:rsid w:val="0084264C"/>
    <w:rsid w:val="008426B0"/>
    <w:rsid w:val="00842D9F"/>
    <w:rsid w:val="00842F9C"/>
    <w:rsid w:val="00843064"/>
    <w:rsid w:val="008431E6"/>
    <w:rsid w:val="00843633"/>
    <w:rsid w:val="008437F4"/>
    <w:rsid w:val="008438B3"/>
    <w:rsid w:val="00843D14"/>
    <w:rsid w:val="00844123"/>
    <w:rsid w:val="008441B3"/>
    <w:rsid w:val="00844252"/>
    <w:rsid w:val="00844254"/>
    <w:rsid w:val="00844469"/>
    <w:rsid w:val="00844587"/>
    <w:rsid w:val="00844668"/>
    <w:rsid w:val="00844895"/>
    <w:rsid w:val="00844CD3"/>
    <w:rsid w:val="00844D84"/>
    <w:rsid w:val="008457DF"/>
    <w:rsid w:val="00845EEE"/>
    <w:rsid w:val="00846029"/>
    <w:rsid w:val="00846196"/>
    <w:rsid w:val="0084670D"/>
    <w:rsid w:val="00846BD3"/>
    <w:rsid w:val="00846C80"/>
    <w:rsid w:val="00846E0B"/>
    <w:rsid w:val="00847B87"/>
    <w:rsid w:val="00847DEF"/>
    <w:rsid w:val="008501D7"/>
    <w:rsid w:val="00850237"/>
    <w:rsid w:val="0085046B"/>
    <w:rsid w:val="0085074A"/>
    <w:rsid w:val="0085098C"/>
    <w:rsid w:val="00850BDE"/>
    <w:rsid w:val="00850C18"/>
    <w:rsid w:val="00850E2A"/>
    <w:rsid w:val="00851298"/>
    <w:rsid w:val="00851998"/>
    <w:rsid w:val="00851AF9"/>
    <w:rsid w:val="00851FB3"/>
    <w:rsid w:val="0085216F"/>
    <w:rsid w:val="0085228D"/>
    <w:rsid w:val="008523A6"/>
    <w:rsid w:val="00852501"/>
    <w:rsid w:val="00852736"/>
    <w:rsid w:val="00852987"/>
    <w:rsid w:val="0085314A"/>
    <w:rsid w:val="0085359D"/>
    <w:rsid w:val="00853A1C"/>
    <w:rsid w:val="00853AB3"/>
    <w:rsid w:val="00853ADE"/>
    <w:rsid w:val="00853CE2"/>
    <w:rsid w:val="00853E49"/>
    <w:rsid w:val="008543F5"/>
    <w:rsid w:val="00854C44"/>
    <w:rsid w:val="00854D58"/>
    <w:rsid w:val="00854E4E"/>
    <w:rsid w:val="0085517E"/>
    <w:rsid w:val="008553FE"/>
    <w:rsid w:val="008559D2"/>
    <w:rsid w:val="00855CA4"/>
    <w:rsid w:val="00855E1A"/>
    <w:rsid w:val="00855E54"/>
    <w:rsid w:val="0085604F"/>
    <w:rsid w:val="00856621"/>
    <w:rsid w:val="0085665F"/>
    <w:rsid w:val="00856AA7"/>
    <w:rsid w:val="00856BD5"/>
    <w:rsid w:val="00856F53"/>
    <w:rsid w:val="00856FFB"/>
    <w:rsid w:val="00857037"/>
    <w:rsid w:val="008574F2"/>
    <w:rsid w:val="008577AE"/>
    <w:rsid w:val="00857C59"/>
    <w:rsid w:val="00857F95"/>
    <w:rsid w:val="0086011B"/>
    <w:rsid w:val="00860127"/>
    <w:rsid w:val="008601B1"/>
    <w:rsid w:val="008603D1"/>
    <w:rsid w:val="008608F4"/>
    <w:rsid w:val="00860D30"/>
    <w:rsid w:val="00861868"/>
    <w:rsid w:val="0086204D"/>
    <w:rsid w:val="0086292A"/>
    <w:rsid w:val="00862A64"/>
    <w:rsid w:val="00862D14"/>
    <w:rsid w:val="00862FEC"/>
    <w:rsid w:val="00863757"/>
    <w:rsid w:val="00863850"/>
    <w:rsid w:val="00863895"/>
    <w:rsid w:val="008639E5"/>
    <w:rsid w:val="00863E1B"/>
    <w:rsid w:val="00863ED6"/>
    <w:rsid w:val="00863F00"/>
    <w:rsid w:val="008640F1"/>
    <w:rsid w:val="00864901"/>
    <w:rsid w:val="00864AD5"/>
    <w:rsid w:val="00864B47"/>
    <w:rsid w:val="00864DB0"/>
    <w:rsid w:val="00864E32"/>
    <w:rsid w:val="00864F59"/>
    <w:rsid w:val="008654CA"/>
    <w:rsid w:val="00865A76"/>
    <w:rsid w:val="008662BF"/>
    <w:rsid w:val="008662DF"/>
    <w:rsid w:val="008664B6"/>
    <w:rsid w:val="0086686A"/>
    <w:rsid w:val="00866ABB"/>
    <w:rsid w:val="00866F14"/>
    <w:rsid w:val="0086701E"/>
    <w:rsid w:val="00867023"/>
    <w:rsid w:val="008672D7"/>
    <w:rsid w:val="00867A73"/>
    <w:rsid w:val="00867C70"/>
    <w:rsid w:val="00867D5F"/>
    <w:rsid w:val="00870449"/>
    <w:rsid w:val="008707BF"/>
    <w:rsid w:val="00870912"/>
    <w:rsid w:val="00870ECE"/>
    <w:rsid w:val="00871027"/>
    <w:rsid w:val="008710B7"/>
    <w:rsid w:val="008711F6"/>
    <w:rsid w:val="00871694"/>
    <w:rsid w:val="00871ABC"/>
    <w:rsid w:val="00871E58"/>
    <w:rsid w:val="0087200B"/>
    <w:rsid w:val="00872135"/>
    <w:rsid w:val="008722E7"/>
    <w:rsid w:val="008724DA"/>
    <w:rsid w:val="00872833"/>
    <w:rsid w:val="00872DFC"/>
    <w:rsid w:val="00872E27"/>
    <w:rsid w:val="00873179"/>
    <w:rsid w:val="00873533"/>
    <w:rsid w:val="0087375E"/>
    <w:rsid w:val="0087387D"/>
    <w:rsid w:val="00873979"/>
    <w:rsid w:val="00873B47"/>
    <w:rsid w:val="00873E0A"/>
    <w:rsid w:val="008741CB"/>
    <w:rsid w:val="008741F9"/>
    <w:rsid w:val="0087423F"/>
    <w:rsid w:val="00874253"/>
    <w:rsid w:val="008742FA"/>
    <w:rsid w:val="008743F3"/>
    <w:rsid w:val="0087444A"/>
    <w:rsid w:val="008744C2"/>
    <w:rsid w:val="008744DA"/>
    <w:rsid w:val="00874508"/>
    <w:rsid w:val="008746FC"/>
    <w:rsid w:val="00874AE5"/>
    <w:rsid w:val="00874E84"/>
    <w:rsid w:val="00875139"/>
    <w:rsid w:val="00875410"/>
    <w:rsid w:val="008754AE"/>
    <w:rsid w:val="00875CB6"/>
    <w:rsid w:val="00875EDB"/>
    <w:rsid w:val="008763DF"/>
    <w:rsid w:val="00876524"/>
    <w:rsid w:val="00876B10"/>
    <w:rsid w:val="00876C3C"/>
    <w:rsid w:val="00877065"/>
    <w:rsid w:val="008770D0"/>
    <w:rsid w:val="00877167"/>
    <w:rsid w:val="00877219"/>
    <w:rsid w:val="008773BD"/>
    <w:rsid w:val="00877452"/>
    <w:rsid w:val="008777D9"/>
    <w:rsid w:val="00877C98"/>
    <w:rsid w:val="00880377"/>
    <w:rsid w:val="0088075F"/>
    <w:rsid w:val="00880AA6"/>
    <w:rsid w:val="00880BF8"/>
    <w:rsid w:val="008813DD"/>
    <w:rsid w:val="00881569"/>
    <w:rsid w:val="00881786"/>
    <w:rsid w:val="00881C6E"/>
    <w:rsid w:val="00881EF2"/>
    <w:rsid w:val="00881FE4"/>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75"/>
    <w:rsid w:val="008846F3"/>
    <w:rsid w:val="00884A64"/>
    <w:rsid w:val="0088502B"/>
    <w:rsid w:val="00885056"/>
    <w:rsid w:val="00885E2C"/>
    <w:rsid w:val="00886601"/>
    <w:rsid w:val="00886772"/>
    <w:rsid w:val="008868F9"/>
    <w:rsid w:val="00886FD0"/>
    <w:rsid w:val="008873C8"/>
    <w:rsid w:val="00887515"/>
    <w:rsid w:val="00887849"/>
    <w:rsid w:val="0088799A"/>
    <w:rsid w:val="00887AD4"/>
    <w:rsid w:val="00890079"/>
    <w:rsid w:val="00890303"/>
    <w:rsid w:val="008907CA"/>
    <w:rsid w:val="00890A57"/>
    <w:rsid w:val="00890C3C"/>
    <w:rsid w:val="008910EC"/>
    <w:rsid w:val="00891334"/>
    <w:rsid w:val="0089135C"/>
    <w:rsid w:val="00891A6C"/>
    <w:rsid w:val="00891AC5"/>
    <w:rsid w:val="00891DCE"/>
    <w:rsid w:val="00892289"/>
    <w:rsid w:val="00892472"/>
    <w:rsid w:val="008924A6"/>
    <w:rsid w:val="0089261F"/>
    <w:rsid w:val="00892BDF"/>
    <w:rsid w:val="00892D7C"/>
    <w:rsid w:val="00892D95"/>
    <w:rsid w:val="00892DE8"/>
    <w:rsid w:val="00892F1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9BE"/>
    <w:rsid w:val="00897A6D"/>
    <w:rsid w:val="008A06EB"/>
    <w:rsid w:val="008A08D0"/>
    <w:rsid w:val="008A122E"/>
    <w:rsid w:val="008A136E"/>
    <w:rsid w:val="008A1A53"/>
    <w:rsid w:val="008A1B3F"/>
    <w:rsid w:val="008A1D2F"/>
    <w:rsid w:val="008A2145"/>
    <w:rsid w:val="008A24FC"/>
    <w:rsid w:val="008A2504"/>
    <w:rsid w:val="008A2533"/>
    <w:rsid w:val="008A2903"/>
    <w:rsid w:val="008A290D"/>
    <w:rsid w:val="008A295B"/>
    <w:rsid w:val="008A2A50"/>
    <w:rsid w:val="008A2B91"/>
    <w:rsid w:val="008A2DE1"/>
    <w:rsid w:val="008A33DE"/>
    <w:rsid w:val="008A36A8"/>
    <w:rsid w:val="008A36EA"/>
    <w:rsid w:val="008A37E6"/>
    <w:rsid w:val="008A3900"/>
    <w:rsid w:val="008A3BC4"/>
    <w:rsid w:val="008A3C8F"/>
    <w:rsid w:val="008A4168"/>
    <w:rsid w:val="008A4763"/>
    <w:rsid w:val="008A4E57"/>
    <w:rsid w:val="008A5B8A"/>
    <w:rsid w:val="008A5B9E"/>
    <w:rsid w:val="008A5BAE"/>
    <w:rsid w:val="008A5C84"/>
    <w:rsid w:val="008A6928"/>
    <w:rsid w:val="008A6E0A"/>
    <w:rsid w:val="008A6F24"/>
    <w:rsid w:val="008A6F62"/>
    <w:rsid w:val="008A7591"/>
    <w:rsid w:val="008A79B8"/>
    <w:rsid w:val="008A7DC7"/>
    <w:rsid w:val="008A7DCB"/>
    <w:rsid w:val="008A7E94"/>
    <w:rsid w:val="008A7EB5"/>
    <w:rsid w:val="008A7EDE"/>
    <w:rsid w:val="008B012B"/>
    <w:rsid w:val="008B0D96"/>
    <w:rsid w:val="008B0DF9"/>
    <w:rsid w:val="008B125C"/>
    <w:rsid w:val="008B14A0"/>
    <w:rsid w:val="008B1629"/>
    <w:rsid w:val="008B1767"/>
    <w:rsid w:val="008B19B8"/>
    <w:rsid w:val="008B1CA3"/>
    <w:rsid w:val="008B231C"/>
    <w:rsid w:val="008B28DA"/>
    <w:rsid w:val="008B2D66"/>
    <w:rsid w:val="008B2E5D"/>
    <w:rsid w:val="008B3046"/>
    <w:rsid w:val="008B3341"/>
    <w:rsid w:val="008B3DFE"/>
    <w:rsid w:val="008B4297"/>
    <w:rsid w:val="008B43CB"/>
    <w:rsid w:val="008B4812"/>
    <w:rsid w:val="008B4864"/>
    <w:rsid w:val="008B4B53"/>
    <w:rsid w:val="008B4FAB"/>
    <w:rsid w:val="008B5290"/>
    <w:rsid w:val="008B52F2"/>
    <w:rsid w:val="008B5317"/>
    <w:rsid w:val="008B579C"/>
    <w:rsid w:val="008B5952"/>
    <w:rsid w:val="008B5A7B"/>
    <w:rsid w:val="008B621E"/>
    <w:rsid w:val="008B6277"/>
    <w:rsid w:val="008B6484"/>
    <w:rsid w:val="008B67A8"/>
    <w:rsid w:val="008B6952"/>
    <w:rsid w:val="008B6E6A"/>
    <w:rsid w:val="008B7133"/>
    <w:rsid w:val="008B721A"/>
    <w:rsid w:val="008B7701"/>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09"/>
    <w:rsid w:val="008C39A5"/>
    <w:rsid w:val="008C3B5D"/>
    <w:rsid w:val="008C426A"/>
    <w:rsid w:val="008C4B25"/>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0D69"/>
    <w:rsid w:val="008D1006"/>
    <w:rsid w:val="008D15F2"/>
    <w:rsid w:val="008D16BB"/>
    <w:rsid w:val="008D1F43"/>
    <w:rsid w:val="008D267C"/>
    <w:rsid w:val="008D28F2"/>
    <w:rsid w:val="008D299A"/>
    <w:rsid w:val="008D2D28"/>
    <w:rsid w:val="008D2FDF"/>
    <w:rsid w:val="008D379A"/>
    <w:rsid w:val="008D3912"/>
    <w:rsid w:val="008D3C05"/>
    <w:rsid w:val="008D3C2D"/>
    <w:rsid w:val="008D3C8D"/>
    <w:rsid w:val="008D4254"/>
    <w:rsid w:val="008D45D2"/>
    <w:rsid w:val="008D48BD"/>
    <w:rsid w:val="008D4EDE"/>
    <w:rsid w:val="008D51CF"/>
    <w:rsid w:val="008D56F8"/>
    <w:rsid w:val="008D590B"/>
    <w:rsid w:val="008D5AF1"/>
    <w:rsid w:val="008D5D93"/>
    <w:rsid w:val="008D6084"/>
    <w:rsid w:val="008D6233"/>
    <w:rsid w:val="008D6298"/>
    <w:rsid w:val="008D62B7"/>
    <w:rsid w:val="008D6401"/>
    <w:rsid w:val="008D68B3"/>
    <w:rsid w:val="008D6AC4"/>
    <w:rsid w:val="008D70DE"/>
    <w:rsid w:val="008D724B"/>
    <w:rsid w:val="008D794B"/>
    <w:rsid w:val="008D79AF"/>
    <w:rsid w:val="008D7C31"/>
    <w:rsid w:val="008E00A7"/>
    <w:rsid w:val="008E0233"/>
    <w:rsid w:val="008E02FE"/>
    <w:rsid w:val="008E0440"/>
    <w:rsid w:val="008E06EC"/>
    <w:rsid w:val="008E07EF"/>
    <w:rsid w:val="008E0811"/>
    <w:rsid w:val="008E089B"/>
    <w:rsid w:val="008E0EE1"/>
    <w:rsid w:val="008E0F52"/>
    <w:rsid w:val="008E10CA"/>
    <w:rsid w:val="008E138B"/>
    <w:rsid w:val="008E18BC"/>
    <w:rsid w:val="008E192B"/>
    <w:rsid w:val="008E19BA"/>
    <w:rsid w:val="008E2081"/>
    <w:rsid w:val="008E2686"/>
    <w:rsid w:val="008E269F"/>
    <w:rsid w:val="008E294E"/>
    <w:rsid w:val="008E2A7F"/>
    <w:rsid w:val="008E2DF8"/>
    <w:rsid w:val="008E3039"/>
    <w:rsid w:val="008E317D"/>
    <w:rsid w:val="008E352E"/>
    <w:rsid w:val="008E4226"/>
    <w:rsid w:val="008E42DC"/>
    <w:rsid w:val="008E454C"/>
    <w:rsid w:val="008E4745"/>
    <w:rsid w:val="008E4A51"/>
    <w:rsid w:val="008E4A91"/>
    <w:rsid w:val="008E4B58"/>
    <w:rsid w:val="008E4C63"/>
    <w:rsid w:val="008E4F2F"/>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940"/>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0F"/>
    <w:rsid w:val="008F24A8"/>
    <w:rsid w:val="008F26F3"/>
    <w:rsid w:val="008F29EA"/>
    <w:rsid w:val="008F2BD7"/>
    <w:rsid w:val="008F34AC"/>
    <w:rsid w:val="008F36F0"/>
    <w:rsid w:val="008F385E"/>
    <w:rsid w:val="008F3D17"/>
    <w:rsid w:val="008F3F90"/>
    <w:rsid w:val="008F40B8"/>
    <w:rsid w:val="008F4500"/>
    <w:rsid w:val="008F4B01"/>
    <w:rsid w:val="008F4E2E"/>
    <w:rsid w:val="008F4F23"/>
    <w:rsid w:val="008F4F2B"/>
    <w:rsid w:val="008F522D"/>
    <w:rsid w:val="008F5270"/>
    <w:rsid w:val="008F52AC"/>
    <w:rsid w:val="008F5784"/>
    <w:rsid w:val="008F5F63"/>
    <w:rsid w:val="008F65F7"/>
    <w:rsid w:val="008F6D14"/>
    <w:rsid w:val="008F73C7"/>
    <w:rsid w:val="008F7722"/>
    <w:rsid w:val="008F782D"/>
    <w:rsid w:val="008F7E53"/>
    <w:rsid w:val="00900584"/>
    <w:rsid w:val="00901686"/>
    <w:rsid w:val="00901790"/>
    <w:rsid w:val="0090188E"/>
    <w:rsid w:val="009019FE"/>
    <w:rsid w:val="00901B06"/>
    <w:rsid w:val="00901E66"/>
    <w:rsid w:val="00901FDF"/>
    <w:rsid w:val="00902032"/>
    <w:rsid w:val="009022F6"/>
    <w:rsid w:val="009027DC"/>
    <w:rsid w:val="00902C51"/>
    <w:rsid w:val="00902DA9"/>
    <w:rsid w:val="00902FFB"/>
    <w:rsid w:val="00903341"/>
    <w:rsid w:val="009034F6"/>
    <w:rsid w:val="009035C0"/>
    <w:rsid w:val="009038EC"/>
    <w:rsid w:val="009039A9"/>
    <w:rsid w:val="00903C8E"/>
    <w:rsid w:val="00903F60"/>
    <w:rsid w:val="009042D9"/>
    <w:rsid w:val="00904910"/>
    <w:rsid w:val="00904F66"/>
    <w:rsid w:val="00905290"/>
    <w:rsid w:val="009054B6"/>
    <w:rsid w:val="009056BB"/>
    <w:rsid w:val="00905923"/>
    <w:rsid w:val="00906353"/>
    <w:rsid w:val="00906617"/>
    <w:rsid w:val="009066F2"/>
    <w:rsid w:val="00906E56"/>
    <w:rsid w:val="009070AE"/>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0FC9"/>
    <w:rsid w:val="00911273"/>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4149"/>
    <w:rsid w:val="009146E3"/>
    <w:rsid w:val="009146FE"/>
    <w:rsid w:val="00914ADD"/>
    <w:rsid w:val="00914B5B"/>
    <w:rsid w:val="00914D33"/>
    <w:rsid w:val="00914F98"/>
    <w:rsid w:val="00914FA7"/>
    <w:rsid w:val="00915083"/>
    <w:rsid w:val="009151D7"/>
    <w:rsid w:val="009157D4"/>
    <w:rsid w:val="00915A7F"/>
    <w:rsid w:val="00915B2D"/>
    <w:rsid w:val="00915B81"/>
    <w:rsid w:val="00915DA5"/>
    <w:rsid w:val="00915F7B"/>
    <w:rsid w:val="009161C9"/>
    <w:rsid w:val="0091624D"/>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3F35"/>
    <w:rsid w:val="00924006"/>
    <w:rsid w:val="009244CE"/>
    <w:rsid w:val="00924D08"/>
    <w:rsid w:val="00924FD4"/>
    <w:rsid w:val="00925697"/>
    <w:rsid w:val="00925C89"/>
    <w:rsid w:val="00925C91"/>
    <w:rsid w:val="00925F43"/>
    <w:rsid w:val="00926180"/>
    <w:rsid w:val="00926270"/>
    <w:rsid w:val="0092635B"/>
    <w:rsid w:val="009264C2"/>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0B15"/>
    <w:rsid w:val="009313B9"/>
    <w:rsid w:val="00931423"/>
    <w:rsid w:val="009319D9"/>
    <w:rsid w:val="00931FCA"/>
    <w:rsid w:val="00932115"/>
    <w:rsid w:val="00932228"/>
    <w:rsid w:val="009325D2"/>
    <w:rsid w:val="00932747"/>
    <w:rsid w:val="0093299B"/>
    <w:rsid w:val="00932A58"/>
    <w:rsid w:val="00932A96"/>
    <w:rsid w:val="00932C4B"/>
    <w:rsid w:val="00932CEA"/>
    <w:rsid w:val="00932DAD"/>
    <w:rsid w:val="00932E2D"/>
    <w:rsid w:val="00932F2D"/>
    <w:rsid w:val="00933281"/>
    <w:rsid w:val="009332F8"/>
    <w:rsid w:val="00933334"/>
    <w:rsid w:val="009338DF"/>
    <w:rsid w:val="00933AD4"/>
    <w:rsid w:val="00933EA5"/>
    <w:rsid w:val="00933F16"/>
    <w:rsid w:val="00933FB6"/>
    <w:rsid w:val="009343D5"/>
    <w:rsid w:val="009346BC"/>
    <w:rsid w:val="009347F2"/>
    <w:rsid w:val="00934A88"/>
    <w:rsid w:val="00934F1B"/>
    <w:rsid w:val="00935012"/>
    <w:rsid w:val="009351C2"/>
    <w:rsid w:val="00935207"/>
    <w:rsid w:val="009357BD"/>
    <w:rsid w:val="00935B92"/>
    <w:rsid w:val="00935D88"/>
    <w:rsid w:val="00936112"/>
    <w:rsid w:val="00936332"/>
    <w:rsid w:val="009363FB"/>
    <w:rsid w:val="0093659D"/>
    <w:rsid w:val="009366F2"/>
    <w:rsid w:val="009367FE"/>
    <w:rsid w:val="00936A54"/>
    <w:rsid w:val="00937E5F"/>
    <w:rsid w:val="009403EB"/>
    <w:rsid w:val="00940630"/>
    <w:rsid w:val="0094080E"/>
    <w:rsid w:val="0094085B"/>
    <w:rsid w:val="009408EA"/>
    <w:rsid w:val="009409DD"/>
    <w:rsid w:val="00940B8A"/>
    <w:rsid w:val="00940BD1"/>
    <w:rsid w:val="00940DB2"/>
    <w:rsid w:val="00940DC0"/>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D"/>
    <w:rsid w:val="009431F3"/>
    <w:rsid w:val="009435D7"/>
    <w:rsid w:val="0094367C"/>
    <w:rsid w:val="00943BEF"/>
    <w:rsid w:val="00943F34"/>
    <w:rsid w:val="00943F7B"/>
    <w:rsid w:val="009441CC"/>
    <w:rsid w:val="009444DC"/>
    <w:rsid w:val="00944FC6"/>
    <w:rsid w:val="00945005"/>
    <w:rsid w:val="00945561"/>
    <w:rsid w:val="009456A8"/>
    <w:rsid w:val="009456FF"/>
    <w:rsid w:val="00945940"/>
    <w:rsid w:val="00945C32"/>
    <w:rsid w:val="00946066"/>
    <w:rsid w:val="009464F0"/>
    <w:rsid w:val="00946920"/>
    <w:rsid w:val="00946A82"/>
    <w:rsid w:val="00946D5E"/>
    <w:rsid w:val="00947492"/>
    <w:rsid w:val="00947F1F"/>
    <w:rsid w:val="00947F87"/>
    <w:rsid w:val="009509B6"/>
    <w:rsid w:val="00950A03"/>
    <w:rsid w:val="009513BA"/>
    <w:rsid w:val="00951485"/>
    <w:rsid w:val="0095170B"/>
    <w:rsid w:val="00951CCC"/>
    <w:rsid w:val="00951E08"/>
    <w:rsid w:val="0095235E"/>
    <w:rsid w:val="009525AB"/>
    <w:rsid w:val="0095267F"/>
    <w:rsid w:val="0095279B"/>
    <w:rsid w:val="00952B2C"/>
    <w:rsid w:val="00952F50"/>
    <w:rsid w:val="009531C4"/>
    <w:rsid w:val="0095354E"/>
    <w:rsid w:val="009536EF"/>
    <w:rsid w:val="00953EFF"/>
    <w:rsid w:val="00954108"/>
    <w:rsid w:val="00954609"/>
    <w:rsid w:val="00954626"/>
    <w:rsid w:val="009550B3"/>
    <w:rsid w:val="009551D4"/>
    <w:rsid w:val="009551E5"/>
    <w:rsid w:val="009555F3"/>
    <w:rsid w:val="0095599E"/>
    <w:rsid w:val="00955A95"/>
    <w:rsid w:val="00955B80"/>
    <w:rsid w:val="00955CBC"/>
    <w:rsid w:val="00955FC1"/>
    <w:rsid w:val="00956175"/>
    <w:rsid w:val="009561C5"/>
    <w:rsid w:val="009568E3"/>
    <w:rsid w:val="00956963"/>
    <w:rsid w:val="00956C1E"/>
    <w:rsid w:val="0095731B"/>
    <w:rsid w:val="00957386"/>
    <w:rsid w:val="009573B2"/>
    <w:rsid w:val="00957419"/>
    <w:rsid w:val="009577DF"/>
    <w:rsid w:val="0095787D"/>
    <w:rsid w:val="00957A55"/>
    <w:rsid w:val="00957E9B"/>
    <w:rsid w:val="00957F14"/>
    <w:rsid w:val="0096027B"/>
    <w:rsid w:val="00960C08"/>
    <w:rsid w:val="00960C35"/>
    <w:rsid w:val="00960F4C"/>
    <w:rsid w:val="0096140B"/>
    <w:rsid w:val="00961444"/>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C5C"/>
    <w:rsid w:val="00964D93"/>
    <w:rsid w:val="00964FA1"/>
    <w:rsid w:val="0096503E"/>
    <w:rsid w:val="0096535F"/>
    <w:rsid w:val="0096537C"/>
    <w:rsid w:val="009653A2"/>
    <w:rsid w:val="009653DE"/>
    <w:rsid w:val="00965517"/>
    <w:rsid w:val="00965543"/>
    <w:rsid w:val="00965AB7"/>
    <w:rsid w:val="00965DCE"/>
    <w:rsid w:val="00965DD2"/>
    <w:rsid w:val="009662CB"/>
    <w:rsid w:val="009665BF"/>
    <w:rsid w:val="009665E0"/>
    <w:rsid w:val="00966A2C"/>
    <w:rsid w:val="00966C44"/>
    <w:rsid w:val="00966E1E"/>
    <w:rsid w:val="00966F49"/>
    <w:rsid w:val="009671C1"/>
    <w:rsid w:val="00967A97"/>
    <w:rsid w:val="00967C01"/>
    <w:rsid w:val="00967CBA"/>
    <w:rsid w:val="00967E9A"/>
    <w:rsid w:val="0097014B"/>
    <w:rsid w:val="0097035C"/>
    <w:rsid w:val="00970561"/>
    <w:rsid w:val="0097069D"/>
    <w:rsid w:val="00970AAB"/>
    <w:rsid w:val="00970BD9"/>
    <w:rsid w:val="00971B20"/>
    <w:rsid w:val="00972586"/>
    <w:rsid w:val="00972753"/>
    <w:rsid w:val="009728F1"/>
    <w:rsid w:val="009728FC"/>
    <w:rsid w:val="009729BE"/>
    <w:rsid w:val="00972AC2"/>
    <w:rsid w:val="00972C6D"/>
    <w:rsid w:val="00972D51"/>
    <w:rsid w:val="00972E8D"/>
    <w:rsid w:val="00972F0B"/>
    <w:rsid w:val="00972F8D"/>
    <w:rsid w:val="009730B2"/>
    <w:rsid w:val="00973254"/>
    <w:rsid w:val="0097336B"/>
    <w:rsid w:val="009736C6"/>
    <w:rsid w:val="0097373B"/>
    <w:rsid w:val="009737E7"/>
    <w:rsid w:val="00973A6E"/>
    <w:rsid w:val="00973B6E"/>
    <w:rsid w:val="0097424E"/>
    <w:rsid w:val="00974322"/>
    <w:rsid w:val="00974802"/>
    <w:rsid w:val="00974B54"/>
    <w:rsid w:val="00974CFF"/>
    <w:rsid w:val="0097505A"/>
    <w:rsid w:val="00975091"/>
    <w:rsid w:val="0097519A"/>
    <w:rsid w:val="009756A6"/>
    <w:rsid w:val="0097574E"/>
    <w:rsid w:val="009757CB"/>
    <w:rsid w:val="009761EB"/>
    <w:rsid w:val="00976328"/>
    <w:rsid w:val="00976489"/>
    <w:rsid w:val="009768C7"/>
    <w:rsid w:val="00976D75"/>
    <w:rsid w:val="00976E19"/>
    <w:rsid w:val="009770A9"/>
    <w:rsid w:val="00977359"/>
    <w:rsid w:val="00977540"/>
    <w:rsid w:val="009775D6"/>
    <w:rsid w:val="00977940"/>
    <w:rsid w:val="00977B7A"/>
    <w:rsid w:val="00977BC5"/>
    <w:rsid w:val="00977FD3"/>
    <w:rsid w:val="00980228"/>
    <w:rsid w:val="00980CD4"/>
    <w:rsid w:val="00980D1C"/>
    <w:rsid w:val="00981349"/>
    <w:rsid w:val="0098188A"/>
    <w:rsid w:val="00981CD0"/>
    <w:rsid w:val="00981CE5"/>
    <w:rsid w:val="009823C7"/>
    <w:rsid w:val="0098243A"/>
    <w:rsid w:val="00982620"/>
    <w:rsid w:val="009826D1"/>
    <w:rsid w:val="00982865"/>
    <w:rsid w:val="00982964"/>
    <w:rsid w:val="00982E94"/>
    <w:rsid w:val="0098307D"/>
    <w:rsid w:val="00983351"/>
    <w:rsid w:val="0098360E"/>
    <w:rsid w:val="00983629"/>
    <w:rsid w:val="0098377F"/>
    <w:rsid w:val="00983A97"/>
    <w:rsid w:val="00983BC9"/>
    <w:rsid w:val="00984153"/>
    <w:rsid w:val="00984983"/>
    <w:rsid w:val="00984AC4"/>
    <w:rsid w:val="009853A1"/>
    <w:rsid w:val="00985500"/>
    <w:rsid w:val="00985E21"/>
    <w:rsid w:val="00985EF7"/>
    <w:rsid w:val="00985F94"/>
    <w:rsid w:val="00986204"/>
    <w:rsid w:val="00986951"/>
    <w:rsid w:val="00986964"/>
    <w:rsid w:val="00986C0D"/>
    <w:rsid w:val="00986FB3"/>
    <w:rsid w:val="0098728E"/>
    <w:rsid w:val="009872CA"/>
    <w:rsid w:val="0098741E"/>
    <w:rsid w:val="0098756C"/>
    <w:rsid w:val="00987861"/>
    <w:rsid w:val="00987A20"/>
    <w:rsid w:val="00987B80"/>
    <w:rsid w:val="00987C09"/>
    <w:rsid w:val="00990004"/>
    <w:rsid w:val="00990394"/>
    <w:rsid w:val="009905F8"/>
    <w:rsid w:val="009906A6"/>
    <w:rsid w:val="009907EF"/>
    <w:rsid w:val="0099096C"/>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600"/>
    <w:rsid w:val="00993DE8"/>
    <w:rsid w:val="00993E51"/>
    <w:rsid w:val="00993FB6"/>
    <w:rsid w:val="00994983"/>
    <w:rsid w:val="00994A61"/>
    <w:rsid w:val="00994B5A"/>
    <w:rsid w:val="00995010"/>
    <w:rsid w:val="0099528E"/>
    <w:rsid w:val="00995806"/>
    <w:rsid w:val="00995A0D"/>
    <w:rsid w:val="00995E9F"/>
    <w:rsid w:val="00995F6E"/>
    <w:rsid w:val="0099613E"/>
    <w:rsid w:val="009962BE"/>
    <w:rsid w:val="009963AF"/>
    <w:rsid w:val="00996612"/>
    <w:rsid w:val="00996657"/>
    <w:rsid w:val="0099681E"/>
    <w:rsid w:val="0099693E"/>
    <w:rsid w:val="00996BB4"/>
    <w:rsid w:val="00996DD4"/>
    <w:rsid w:val="00996F51"/>
    <w:rsid w:val="009973D5"/>
    <w:rsid w:val="00997448"/>
    <w:rsid w:val="00997C4B"/>
    <w:rsid w:val="00997E7E"/>
    <w:rsid w:val="00997EAB"/>
    <w:rsid w:val="009A0299"/>
    <w:rsid w:val="009A0351"/>
    <w:rsid w:val="009A056E"/>
    <w:rsid w:val="009A0589"/>
    <w:rsid w:val="009A0611"/>
    <w:rsid w:val="009A0864"/>
    <w:rsid w:val="009A089D"/>
    <w:rsid w:val="009A1602"/>
    <w:rsid w:val="009A161E"/>
    <w:rsid w:val="009A16F5"/>
    <w:rsid w:val="009A1A24"/>
    <w:rsid w:val="009A20F8"/>
    <w:rsid w:val="009A221A"/>
    <w:rsid w:val="009A2405"/>
    <w:rsid w:val="009A26BE"/>
    <w:rsid w:val="009A2756"/>
    <w:rsid w:val="009A2B57"/>
    <w:rsid w:val="009A2D3F"/>
    <w:rsid w:val="009A3A1D"/>
    <w:rsid w:val="009A3DFA"/>
    <w:rsid w:val="009A45AB"/>
    <w:rsid w:val="009A487B"/>
    <w:rsid w:val="009A497B"/>
    <w:rsid w:val="009A4BBC"/>
    <w:rsid w:val="009A4F37"/>
    <w:rsid w:val="009A4FFF"/>
    <w:rsid w:val="009A50E5"/>
    <w:rsid w:val="009A5357"/>
    <w:rsid w:val="009A5664"/>
    <w:rsid w:val="009A59F0"/>
    <w:rsid w:val="009A5A03"/>
    <w:rsid w:val="009A5CE5"/>
    <w:rsid w:val="009A618D"/>
    <w:rsid w:val="009A638F"/>
    <w:rsid w:val="009A655B"/>
    <w:rsid w:val="009A688B"/>
    <w:rsid w:val="009A6D03"/>
    <w:rsid w:val="009A714B"/>
    <w:rsid w:val="009A7318"/>
    <w:rsid w:val="009A74B0"/>
    <w:rsid w:val="009A7727"/>
    <w:rsid w:val="009A7B9E"/>
    <w:rsid w:val="009B02D0"/>
    <w:rsid w:val="009B0A99"/>
    <w:rsid w:val="009B0A9E"/>
    <w:rsid w:val="009B0E1D"/>
    <w:rsid w:val="009B0EE1"/>
    <w:rsid w:val="009B1036"/>
    <w:rsid w:val="009B1043"/>
    <w:rsid w:val="009B1111"/>
    <w:rsid w:val="009B13D9"/>
    <w:rsid w:val="009B1643"/>
    <w:rsid w:val="009B1732"/>
    <w:rsid w:val="009B192A"/>
    <w:rsid w:val="009B1C6B"/>
    <w:rsid w:val="009B229E"/>
    <w:rsid w:val="009B29A4"/>
    <w:rsid w:val="009B2BE6"/>
    <w:rsid w:val="009B2D23"/>
    <w:rsid w:val="009B3040"/>
    <w:rsid w:val="009B3267"/>
    <w:rsid w:val="009B34FC"/>
    <w:rsid w:val="009B3AAC"/>
    <w:rsid w:val="009B40DC"/>
    <w:rsid w:val="009B412C"/>
    <w:rsid w:val="009B41B8"/>
    <w:rsid w:val="009B4757"/>
    <w:rsid w:val="009B571B"/>
    <w:rsid w:val="009B5757"/>
    <w:rsid w:val="009B586C"/>
    <w:rsid w:val="009B5A40"/>
    <w:rsid w:val="009B5D25"/>
    <w:rsid w:val="009B5FAB"/>
    <w:rsid w:val="009B6188"/>
    <w:rsid w:val="009B6228"/>
    <w:rsid w:val="009B630B"/>
    <w:rsid w:val="009B6940"/>
    <w:rsid w:val="009B6A61"/>
    <w:rsid w:val="009B6D05"/>
    <w:rsid w:val="009B6E87"/>
    <w:rsid w:val="009B6EBD"/>
    <w:rsid w:val="009B718F"/>
    <w:rsid w:val="009B7555"/>
    <w:rsid w:val="009B76B1"/>
    <w:rsid w:val="009B77EC"/>
    <w:rsid w:val="009B7A62"/>
    <w:rsid w:val="009B7B57"/>
    <w:rsid w:val="009B7CE3"/>
    <w:rsid w:val="009C004C"/>
    <w:rsid w:val="009C04B2"/>
    <w:rsid w:val="009C04F0"/>
    <w:rsid w:val="009C0584"/>
    <w:rsid w:val="009C0D73"/>
    <w:rsid w:val="009C1433"/>
    <w:rsid w:val="009C23F0"/>
    <w:rsid w:val="009C28BC"/>
    <w:rsid w:val="009C2B13"/>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B5"/>
    <w:rsid w:val="009C5D40"/>
    <w:rsid w:val="009C5F34"/>
    <w:rsid w:val="009C6034"/>
    <w:rsid w:val="009C6511"/>
    <w:rsid w:val="009C6957"/>
    <w:rsid w:val="009C7003"/>
    <w:rsid w:val="009C7172"/>
    <w:rsid w:val="009C71DE"/>
    <w:rsid w:val="009C743B"/>
    <w:rsid w:val="009C7676"/>
    <w:rsid w:val="009C7B75"/>
    <w:rsid w:val="009C7D91"/>
    <w:rsid w:val="009D00B0"/>
    <w:rsid w:val="009D0436"/>
    <w:rsid w:val="009D056A"/>
    <w:rsid w:val="009D057B"/>
    <w:rsid w:val="009D0A20"/>
    <w:rsid w:val="009D1829"/>
    <w:rsid w:val="009D190C"/>
    <w:rsid w:val="009D241E"/>
    <w:rsid w:val="009D2575"/>
    <w:rsid w:val="009D2690"/>
    <w:rsid w:val="009D280D"/>
    <w:rsid w:val="009D36A0"/>
    <w:rsid w:val="009D37C3"/>
    <w:rsid w:val="009D3924"/>
    <w:rsid w:val="009D3EBA"/>
    <w:rsid w:val="009D40D4"/>
    <w:rsid w:val="009D414B"/>
    <w:rsid w:val="009D4183"/>
    <w:rsid w:val="009D454C"/>
    <w:rsid w:val="009D4579"/>
    <w:rsid w:val="009D4BEA"/>
    <w:rsid w:val="009D4F87"/>
    <w:rsid w:val="009D50FF"/>
    <w:rsid w:val="009D510D"/>
    <w:rsid w:val="009D52D2"/>
    <w:rsid w:val="009D55E2"/>
    <w:rsid w:val="009D5689"/>
    <w:rsid w:val="009D577E"/>
    <w:rsid w:val="009D59D3"/>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5EB"/>
    <w:rsid w:val="009E17E1"/>
    <w:rsid w:val="009E187A"/>
    <w:rsid w:val="009E1AE9"/>
    <w:rsid w:val="009E1D20"/>
    <w:rsid w:val="009E1DED"/>
    <w:rsid w:val="009E20BF"/>
    <w:rsid w:val="009E2189"/>
    <w:rsid w:val="009E22EC"/>
    <w:rsid w:val="009E2584"/>
    <w:rsid w:val="009E292C"/>
    <w:rsid w:val="009E2B0A"/>
    <w:rsid w:val="009E2BF8"/>
    <w:rsid w:val="009E300A"/>
    <w:rsid w:val="009E301D"/>
    <w:rsid w:val="009E3510"/>
    <w:rsid w:val="009E35B8"/>
    <w:rsid w:val="009E36A2"/>
    <w:rsid w:val="009E36FD"/>
    <w:rsid w:val="009E3859"/>
    <w:rsid w:val="009E3B6C"/>
    <w:rsid w:val="009E413A"/>
    <w:rsid w:val="009E4181"/>
    <w:rsid w:val="009E484C"/>
    <w:rsid w:val="009E48E4"/>
    <w:rsid w:val="009E4976"/>
    <w:rsid w:val="009E4FE6"/>
    <w:rsid w:val="009E503D"/>
    <w:rsid w:val="009E52C3"/>
    <w:rsid w:val="009E5632"/>
    <w:rsid w:val="009E56DB"/>
    <w:rsid w:val="009E5A53"/>
    <w:rsid w:val="009E5AF5"/>
    <w:rsid w:val="009E5B64"/>
    <w:rsid w:val="009E5F83"/>
    <w:rsid w:val="009E6267"/>
    <w:rsid w:val="009E64D0"/>
    <w:rsid w:val="009E6AD6"/>
    <w:rsid w:val="009E6B62"/>
    <w:rsid w:val="009E6CB6"/>
    <w:rsid w:val="009E6CD9"/>
    <w:rsid w:val="009E6FD5"/>
    <w:rsid w:val="009E740E"/>
    <w:rsid w:val="009E74C2"/>
    <w:rsid w:val="009E777E"/>
    <w:rsid w:val="009E77B8"/>
    <w:rsid w:val="009E7833"/>
    <w:rsid w:val="009E7896"/>
    <w:rsid w:val="009E78CD"/>
    <w:rsid w:val="009E7BA2"/>
    <w:rsid w:val="009E7D9A"/>
    <w:rsid w:val="009F0047"/>
    <w:rsid w:val="009F077B"/>
    <w:rsid w:val="009F09F0"/>
    <w:rsid w:val="009F0D41"/>
    <w:rsid w:val="009F1059"/>
    <w:rsid w:val="009F1378"/>
    <w:rsid w:val="009F1537"/>
    <w:rsid w:val="009F1A77"/>
    <w:rsid w:val="009F1A8D"/>
    <w:rsid w:val="009F1D42"/>
    <w:rsid w:val="009F25D3"/>
    <w:rsid w:val="009F2914"/>
    <w:rsid w:val="009F2B5D"/>
    <w:rsid w:val="009F3025"/>
    <w:rsid w:val="009F345D"/>
    <w:rsid w:val="009F3510"/>
    <w:rsid w:val="009F3A8B"/>
    <w:rsid w:val="009F3BFD"/>
    <w:rsid w:val="009F3C36"/>
    <w:rsid w:val="009F3CE1"/>
    <w:rsid w:val="009F3E5C"/>
    <w:rsid w:val="009F4289"/>
    <w:rsid w:val="009F4384"/>
    <w:rsid w:val="009F46DA"/>
    <w:rsid w:val="009F4F1B"/>
    <w:rsid w:val="009F5011"/>
    <w:rsid w:val="009F544E"/>
    <w:rsid w:val="009F54FF"/>
    <w:rsid w:val="009F56AC"/>
    <w:rsid w:val="009F59C1"/>
    <w:rsid w:val="009F5EDC"/>
    <w:rsid w:val="009F61BB"/>
    <w:rsid w:val="009F6A23"/>
    <w:rsid w:val="009F6A2C"/>
    <w:rsid w:val="009F7412"/>
    <w:rsid w:val="009F74D3"/>
    <w:rsid w:val="009F75F1"/>
    <w:rsid w:val="009F78B1"/>
    <w:rsid w:val="009F79BF"/>
    <w:rsid w:val="009F7A88"/>
    <w:rsid w:val="009F7B00"/>
    <w:rsid w:val="009F7B22"/>
    <w:rsid w:val="009F7D66"/>
    <w:rsid w:val="00A000B5"/>
    <w:rsid w:val="00A000B9"/>
    <w:rsid w:val="00A0019F"/>
    <w:rsid w:val="00A007F6"/>
    <w:rsid w:val="00A0094A"/>
    <w:rsid w:val="00A00A5C"/>
    <w:rsid w:val="00A01126"/>
    <w:rsid w:val="00A01334"/>
    <w:rsid w:val="00A015AA"/>
    <w:rsid w:val="00A01725"/>
    <w:rsid w:val="00A018CE"/>
    <w:rsid w:val="00A0283D"/>
    <w:rsid w:val="00A02FA6"/>
    <w:rsid w:val="00A03024"/>
    <w:rsid w:val="00A03037"/>
    <w:rsid w:val="00A030EB"/>
    <w:rsid w:val="00A034D4"/>
    <w:rsid w:val="00A035A0"/>
    <w:rsid w:val="00A03F8F"/>
    <w:rsid w:val="00A0463D"/>
    <w:rsid w:val="00A047A9"/>
    <w:rsid w:val="00A04B59"/>
    <w:rsid w:val="00A04BE5"/>
    <w:rsid w:val="00A04DB7"/>
    <w:rsid w:val="00A04EA9"/>
    <w:rsid w:val="00A05371"/>
    <w:rsid w:val="00A0563E"/>
    <w:rsid w:val="00A05A98"/>
    <w:rsid w:val="00A05CE3"/>
    <w:rsid w:val="00A05E83"/>
    <w:rsid w:val="00A06360"/>
    <w:rsid w:val="00A0697D"/>
    <w:rsid w:val="00A06A9A"/>
    <w:rsid w:val="00A07146"/>
    <w:rsid w:val="00A07245"/>
    <w:rsid w:val="00A073B7"/>
    <w:rsid w:val="00A07579"/>
    <w:rsid w:val="00A07B6A"/>
    <w:rsid w:val="00A07C82"/>
    <w:rsid w:val="00A100AB"/>
    <w:rsid w:val="00A10602"/>
    <w:rsid w:val="00A106B3"/>
    <w:rsid w:val="00A10A26"/>
    <w:rsid w:val="00A10A49"/>
    <w:rsid w:val="00A110F6"/>
    <w:rsid w:val="00A1120C"/>
    <w:rsid w:val="00A11611"/>
    <w:rsid w:val="00A11724"/>
    <w:rsid w:val="00A119FA"/>
    <w:rsid w:val="00A11D71"/>
    <w:rsid w:val="00A120C6"/>
    <w:rsid w:val="00A1217E"/>
    <w:rsid w:val="00A12DF5"/>
    <w:rsid w:val="00A12ED0"/>
    <w:rsid w:val="00A1324C"/>
    <w:rsid w:val="00A134BC"/>
    <w:rsid w:val="00A13930"/>
    <w:rsid w:val="00A140C8"/>
    <w:rsid w:val="00A1435D"/>
    <w:rsid w:val="00A145B4"/>
    <w:rsid w:val="00A147FE"/>
    <w:rsid w:val="00A14B05"/>
    <w:rsid w:val="00A14DEB"/>
    <w:rsid w:val="00A14F14"/>
    <w:rsid w:val="00A155F2"/>
    <w:rsid w:val="00A157B7"/>
    <w:rsid w:val="00A1586D"/>
    <w:rsid w:val="00A15F5F"/>
    <w:rsid w:val="00A1641F"/>
    <w:rsid w:val="00A1656B"/>
    <w:rsid w:val="00A1663D"/>
    <w:rsid w:val="00A169B2"/>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9FF"/>
    <w:rsid w:val="00A22B4C"/>
    <w:rsid w:val="00A22FCB"/>
    <w:rsid w:val="00A231FC"/>
    <w:rsid w:val="00A232E8"/>
    <w:rsid w:val="00A233AF"/>
    <w:rsid w:val="00A23557"/>
    <w:rsid w:val="00A23738"/>
    <w:rsid w:val="00A2395B"/>
    <w:rsid w:val="00A23B89"/>
    <w:rsid w:val="00A23D66"/>
    <w:rsid w:val="00A23FA1"/>
    <w:rsid w:val="00A24575"/>
    <w:rsid w:val="00A2475B"/>
    <w:rsid w:val="00A247A7"/>
    <w:rsid w:val="00A24850"/>
    <w:rsid w:val="00A24EC5"/>
    <w:rsid w:val="00A24FE2"/>
    <w:rsid w:val="00A25440"/>
    <w:rsid w:val="00A254F8"/>
    <w:rsid w:val="00A25816"/>
    <w:rsid w:val="00A25D5B"/>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B58"/>
    <w:rsid w:val="00A310FD"/>
    <w:rsid w:val="00A312DB"/>
    <w:rsid w:val="00A319BE"/>
    <w:rsid w:val="00A31D81"/>
    <w:rsid w:val="00A31FF3"/>
    <w:rsid w:val="00A32016"/>
    <w:rsid w:val="00A32135"/>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10CB"/>
    <w:rsid w:val="00A412F3"/>
    <w:rsid w:val="00A41301"/>
    <w:rsid w:val="00A41634"/>
    <w:rsid w:val="00A41763"/>
    <w:rsid w:val="00A42267"/>
    <w:rsid w:val="00A42329"/>
    <w:rsid w:val="00A42410"/>
    <w:rsid w:val="00A42496"/>
    <w:rsid w:val="00A42867"/>
    <w:rsid w:val="00A429E9"/>
    <w:rsid w:val="00A42C7C"/>
    <w:rsid w:val="00A42CD9"/>
    <w:rsid w:val="00A42FFB"/>
    <w:rsid w:val="00A43220"/>
    <w:rsid w:val="00A4330E"/>
    <w:rsid w:val="00A43B1B"/>
    <w:rsid w:val="00A43B3D"/>
    <w:rsid w:val="00A43DBC"/>
    <w:rsid w:val="00A43DD4"/>
    <w:rsid w:val="00A44356"/>
    <w:rsid w:val="00A44492"/>
    <w:rsid w:val="00A445FF"/>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07"/>
    <w:rsid w:val="00A5102B"/>
    <w:rsid w:val="00A51220"/>
    <w:rsid w:val="00A5154E"/>
    <w:rsid w:val="00A51B04"/>
    <w:rsid w:val="00A523C6"/>
    <w:rsid w:val="00A5253A"/>
    <w:rsid w:val="00A52E9C"/>
    <w:rsid w:val="00A532C6"/>
    <w:rsid w:val="00A53AD3"/>
    <w:rsid w:val="00A53AE4"/>
    <w:rsid w:val="00A53D5A"/>
    <w:rsid w:val="00A53D69"/>
    <w:rsid w:val="00A53EDB"/>
    <w:rsid w:val="00A53FC3"/>
    <w:rsid w:val="00A540FD"/>
    <w:rsid w:val="00A543DF"/>
    <w:rsid w:val="00A54467"/>
    <w:rsid w:val="00A544A7"/>
    <w:rsid w:val="00A545FE"/>
    <w:rsid w:val="00A54799"/>
    <w:rsid w:val="00A54C5B"/>
    <w:rsid w:val="00A55336"/>
    <w:rsid w:val="00A555AE"/>
    <w:rsid w:val="00A55771"/>
    <w:rsid w:val="00A557AA"/>
    <w:rsid w:val="00A55833"/>
    <w:rsid w:val="00A55B4E"/>
    <w:rsid w:val="00A55BC2"/>
    <w:rsid w:val="00A55C5E"/>
    <w:rsid w:val="00A5682B"/>
    <w:rsid w:val="00A5693D"/>
    <w:rsid w:val="00A569D8"/>
    <w:rsid w:val="00A569E7"/>
    <w:rsid w:val="00A56EBD"/>
    <w:rsid w:val="00A570FA"/>
    <w:rsid w:val="00A578DA"/>
    <w:rsid w:val="00A57B4F"/>
    <w:rsid w:val="00A57E21"/>
    <w:rsid w:val="00A6005F"/>
    <w:rsid w:val="00A60227"/>
    <w:rsid w:val="00A60D89"/>
    <w:rsid w:val="00A60E92"/>
    <w:rsid w:val="00A60FD1"/>
    <w:rsid w:val="00A6127A"/>
    <w:rsid w:val="00A6143D"/>
    <w:rsid w:val="00A61990"/>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465"/>
    <w:rsid w:val="00A6492E"/>
    <w:rsid w:val="00A64E5B"/>
    <w:rsid w:val="00A64EBB"/>
    <w:rsid w:val="00A6566B"/>
    <w:rsid w:val="00A657A1"/>
    <w:rsid w:val="00A65860"/>
    <w:rsid w:val="00A659BD"/>
    <w:rsid w:val="00A65C2E"/>
    <w:rsid w:val="00A65CAE"/>
    <w:rsid w:val="00A65CC8"/>
    <w:rsid w:val="00A65F29"/>
    <w:rsid w:val="00A66323"/>
    <w:rsid w:val="00A6635D"/>
    <w:rsid w:val="00A664F2"/>
    <w:rsid w:val="00A666EB"/>
    <w:rsid w:val="00A66E97"/>
    <w:rsid w:val="00A67428"/>
    <w:rsid w:val="00A6750D"/>
    <w:rsid w:val="00A675EA"/>
    <w:rsid w:val="00A67765"/>
    <w:rsid w:val="00A67D3E"/>
    <w:rsid w:val="00A67F18"/>
    <w:rsid w:val="00A7001A"/>
    <w:rsid w:val="00A7002F"/>
    <w:rsid w:val="00A70439"/>
    <w:rsid w:val="00A7057F"/>
    <w:rsid w:val="00A705BC"/>
    <w:rsid w:val="00A70826"/>
    <w:rsid w:val="00A70BB1"/>
    <w:rsid w:val="00A7107B"/>
    <w:rsid w:val="00A71098"/>
    <w:rsid w:val="00A71261"/>
    <w:rsid w:val="00A7157A"/>
    <w:rsid w:val="00A717ED"/>
    <w:rsid w:val="00A71920"/>
    <w:rsid w:val="00A7193A"/>
    <w:rsid w:val="00A71E6A"/>
    <w:rsid w:val="00A7200F"/>
    <w:rsid w:val="00A72172"/>
    <w:rsid w:val="00A72187"/>
    <w:rsid w:val="00A725DE"/>
    <w:rsid w:val="00A72647"/>
    <w:rsid w:val="00A72898"/>
    <w:rsid w:val="00A72CCF"/>
    <w:rsid w:val="00A73414"/>
    <w:rsid w:val="00A7347B"/>
    <w:rsid w:val="00A73493"/>
    <w:rsid w:val="00A734A7"/>
    <w:rsid w:val="00A73544"/>
    <w:rsid w:val="00A737C1"/>
    <w:rsid w:val="00A738F0"/>
    <w:rsid w:val="00A73A2A"/>
    <w:rsid w:val="00A73BAB"/>
    <w:rsid w:val="00A73BD0"/>
    <w:rsid w:val="00A73EDE"/>
    <w:rsid w:val="00A73F21"/>
    <w:rsid w:val="00A73FAF"/>
    <w:rsid w:val="00A73FB9"/>
    <w:rsid w:val="00A7432A"/>
    <w:rsid w:val="00A74374"/>
    <w:rsid w:val="00A74F2B"/>
    <w:rsid w:val="00A751DC"/>
    <w:rsid w:val="00A75A46"/>
    <w:rsid w:val="00A75A83"/>
    <w:rsid w:val="00A75F7C"/>
    <w:rsid w:val="00A763C7"/>
    <w:rsid w:val="00A7663C"/>
    <w:rsid w:val="00A76C56"/>
    <w:rsid w:val="00A77C0D"/>
    <w:rsid w:val="00A77DBB"/>
    <w:rsid w:val="00A77FE9"/>
    <w:rsid w:val="00A80002"/>
    <w:rsid w:val="00A80160"/>
    <w:rsid w:val="00A80736"/>
    <w:rsid w:val="00A80826"/>
    <w:rsid w:val="00A80B0D"/>
    <w:rsid w:val="00A80B18"/>
    <w:rsid w:val="00A80BC6"/>
    <w:rsid w:val="00A80C07"/>
    <w:rsid w:val="00A80E1C"/>
    <w:rsid w:val="00A81110"/>
    <w:rsid w:val="00A81163"/>
    <w:rsid w:val="00A81999"/>
    <w:rsid w:val="00A81BB5"/>
    <w:rsid w:val="00A81C56"/>
    <w:rsid w:val="00A82120"/>
    <w:rsid w:val="00A8218E"/>
    <w:rsid w:val="00A82568"/>
    <w:rsid w:val="00A82CCE"/>
    <w:rsid w:val="00A82F57"/>
    <w:rsid w:val="00A836F1"/>
    <w:rsid w:val="00A8376C"/>
    <w:rsid w:val="00A83923"/>
    <w:rsid w:val="00A839AD"/>
    <w:rsid w:val="00A83E27"/>
    <w:rsid w:val="00A83EC8"/>
    <w:rsid w:val="00A8413E"/>
    <w:rsid w:val="00A84296"/>
    <w:rsid w:val="00A8432A"/>
    <w:rsid w:val="00A84B7F"/>
    <w:rsid w:val="00A84B89"/>
    <w:rsid w:val="00A84C06"/>
    <w:rsid w:val="00A84ECE"/>
    <w:rsid w:val="00A8517E"/>
    <w:rsid w:val="00A85195"/>
    <w:rsid w:val="00A85489"/>
    <w:rsid w:val="00A85B7C"/>
    <w:rsid w:val="00A85B84"/>
    <w:rsid w:val="00A85B93"/>
    <w:rsid w:val="00A85BCC"/>
    <w:rsid w:val="00A85DDE"/>
    <w:rsid w:val="00A85E1D"/>
    <w:rsid w:val="00A8626B"/>
    <w:rsid w:val="00A8630C"/>
    <w:rsid w:val="00A86992"/>
    <w:rsid w:val="00A86D1F"/>
    <w:rsid w:val="00A86D94"/>
    <w:rsid w:val="00A87110"/>
    <w:rsid w:val="00A8759F"/>
    <w:rsid w:val="00A877F3"/>
    <w:rsid w:val="00A879A6"/>
    <w:rsid w:val="00A879CC"/>
    <w:rsid w:val="00A87A81"/>
    <w:rsid w:val="00A87AE4"/>
    <w:rsid w:val="00A87C61"/>
    <w:rsid w:val="00A87CE4"/>
    <w:rsid w:val="00A90116"/>
    <w:rsid w:val="00A906FC"/>
    <w:rsid w:val="00A9079E"/>
    <w:rsid w:val="00A90948"/>
    <w:rsid w:val="00A90C35"/>
    <w:rsid w:val="00A90DCF"/>
    <w:rsid w:val="00A90F62"/>
    <w:rsid w:val="00A91040"/>
    <w:rsid w:val="00A91C2D"/>
    <w:rsid w:val="00A91CDD"/>
    <w:rsid w:val="00A922A0"/>
    <w:rsid w:val="00A924ED"/>
    <w:rsid w:val="00A92660"/>
    <w:rsid w:val="00A92893"/>
    <w:rsid w:val="00A92971"/>
    <w:rsid w:val="00A92BC3"/>
    <w:rsid w:val="00A92DFA"/>
    <w:rsid w:val="00A92FEA"/>
    <w:rsid w:val="00A9311B"/>
    <w:rsid w:val="00A935C3"/>
    <w:rsid w:val="00A93735"/>
    <w:rsid w:val="00A937AE"/>
    <w:rsid w:val="00A938E6"/>
    <w:rsid w:val="00A93B1A"/>
    <w:rsid w:val="00A93E59"/>
    <w:rsid w:val="00A93E6B"/>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5BB"/>
    <w:rsid w:val="00AA0912"/>
    <w:rsid w:val="00AA0B33"/>
    <w:rsid w:val="00AA1159"/>
    <w:rsid w:val="00AA1651"/>
    <w:rsid w:val="00AA18C0"/>
    <w:rsid w:val="00AA19EB"/>
    <w:rsid w:val="00AA2345"/>
    <w:rsid w:val="00AA2481"/>
    <w:rsid w:val="00AA26E7"/>
    <w:rsid w:val="00AA2B8C"/>
    <w:rsid w:val="00AA2C07"/>
    <w:rsid w:val="00AA32CE"/>
    <w:rsid w:val="00AA34B2"/>
    <w:rsid w:val="00AA35CD"/>
    <w:rsid w:val="00AA3664"/>
    <w:rsid w:val="00AA3792"/>
    <w:rsid w:val="00AA37BE"/>
    <w:rsid w:val="00AA38F7"/>
    <w:rsid w:val="00AA3C3B"/>
    <w:rsid w:val="00AA44F4"/>
    <w:rsid w:val="00AA4C6B"/>
    <w:rsid w:val="00AA4FE6"/>
    <w:rsid w:val="00AA5351"/>
    <w:rsid w:val="00AA53FA"/>
    <w:rsid w:val="00AA5529"/>
    <w:rsid w:val="00AA5625"/>
    <w:rsid w:val="00AA601E"/>
    <w:rsid w:val="00AA6026"/>
    <w:rsid w:val="00AA61A2"/>
    <w:rsid w:val="00AA62A3"/>
    <w:rsid w:val="00AA64F2"/>
    <w:rsid w:val="00AA6882"/>
    <w:rsid w:val="00AA6B61"/>
    <w:rsid w:val="00AA6D10"/>
    <w:rsid w:val="00AA6E3A"/>
    <w:rsid w:val="00AA6F25"/>
    <w:rsid w:val="00AA72AD"/>
    <w:rsid w:val="00AA7485"/>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DC2"/>
    <w:rsid w:val="00AB4EB3"/>
    <w:rsid w:val="00AB4EC8"/>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65"/>
    <w:rsid w:val="00AC02C1"/>
    <w:rsid w:val="00AC0321"/>
    <w:rsid w:val="00AC072C"/>
    <w:rsid w:val="00AC0894"/>
    <w:rsid w:val="00AC099E"/>
    <w:rsid w:val="00AC0A76"/>
    <w:rsid w:val="00AC0AB6"/>
    <w:rsid w:val="00AC134C"/>
    <w:rsid w:val="00AC1478"/>
    <w:rsid w:val="00AC17E0"/>
    <w:rsid w:val="00AC18E7"/>
    <w:rsid w:val="00AC1C3F"/>
    <w:rsid w:val="00AC1C7F"/>
    <w:rsid w:val="00AC1CCA"/>
    <w:rsid w:val="00AC1FAC"/>
    <w:rsid w:val="00AC22D5"/>
    <w:rsid w:val="00AC22D9"/>
    <w:rsid w:val="00AC27DB"/>
    <w:rsid w:val="00AC2870"/>
    <w:rsid w:val="00AC2937"/>
    <w:rsid w:val="00AC2A7A"/>
    <w:rsid w:val="00AC2BC0"/>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1E1"/>
    <w:rsid w:val="00AC5259"/>
    <w:rsid w:val="00AC528A"/>
    <w:rsid w:val="00AC5F70"/>
    <w:rsid w:val="00AC6031"/>
    <w:rsid w:val="00AC6866"/>
    <w:rsid w:val="00AC6BE9"/>
    <w:rsid w:val="00AC6CE3"/>
    <w:rsid w:val="00AC6CE5"/>
    <w:rsid w:val="00AC6F66"/>
    <w:rsid w:val="00AC75D8"/>
    <w:rsid w:val="00AC77E6"/>
    <w:rsid w:val="00AC78AC"/>
    <w:rsid w:val="00AC7919"/>
    <w:rsid w:val="00AC7E77"/>
    <w:rsid w:val="00AD00DF"/>
    <w:rsid w:val="00AD04BB"/>
    <w:rsid w:val="00AD05A4"/>
    <w:rsid w:val="00AD06C7"/>
    <w:rsid w:val="00AD0B5F"/>
    <w:rsid w:val="00AD0B9D"/>
    <w:rsid w:val="00AD0C9A"/>
    <w:rsid w:val="00AD0D7E"/>
    <w:rsid w:val="00AD0D96"/>
    <w:rsid w:val="00AD0DFF"/>
    <w:rsid w:val="00AD1173"/>
    <w:rsid w:val="00AD1598"/>
    <w:rsid w:val="00AD2735"/>
    <w:rsid w:val="00AD281C"/>
    <w:rsid w:val="00AD2EFE"/>
    <w:rsid w:val="00AD3040"/>
    <w:rsid w:val="00AD32DF"/>
    <w:rsid w:val="00AD348E"/>
    <w:rsid w:val="00AD3ADF"/>
    <w:rsid w:val="00AD3B56"/>
    <w:rsid w:val="00AD3BDF"/>
    <w:rsid w:val="00AD3CAD"/>
    <w:rsid w:val="00AD3D82"/>
    <w:rsid w:val="00AD3EB3"/>
    <w:rsid w:val="00AD3F5D"/>
    <w:rsid w:val="00AD3F9B"/>
    <w:rsid w:val="00AD42A2"/>
    <w:rsid w:val="00AD4398"/>
    <w:rsid w:val="00AD4727"/>
    <w:rsid w:val="00AD474F"/>
    <w:rsid w:val="00AD4B10"/>
    <w:rsid w:val="00AD4DDC"/>
    <w:rsid w:val="00AD54F1"/>
    <w:rsid w:val="00AD59E2"/>
    <w:rsid w:val="00AD5A15"/>
    <w:rsid w:val="00AD5B37"/>
    <w:rsid w:val="00AD5CF2"/>
    <w:rsid w:val="00AD6036"/>
    <w:rsid w:val="00AD640F"/>
    <w:rsid w:val="00AD65AE"/>
    <w:rsid w:val="00AD65DA"/>
    <w:rsid w:val="00AD72CA"/>
    <w:rsid w:val="00AD7313"/>
    <w:rsid w:val="00AD76C5"/>
    <w:rsid w:val="00AD7878"/>
    <w:rsid w:val="00AD7998"/>
    <w:rsid w:val="00AD7EB0"/>
    <w:rsid w:val="00AD7EDF"/>
    <w:rsid w:val="00AE03EC"/>
    <w:rsid w:val="00AE0D84"/>
    <w:rsid w:val="00AE1397"/>
    <w:rsid w:val="00AE13CE"/>
    <w:rsid w:val="00AE1633"/>
    <w:rsid w:val="00AE17B0"/>
    <w:rsid w:val="00AE1881"/>
    <w:rsid w:val="00AE2266"/>
    <w:rsid w:val="00AE2362"/>
    <w:rsid w:val="00AE245B"/>
    <w:rsid w:val="00AE2BD2"/>
    <w:rsid w:val="00AE2EA1"/>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637"/>
    <w:rsid w:val="00AE68A6"/>
    <w:rsid w:val="00AE6960"/>
    <w:rsid w:val="00AE704E"/>
    <w:rsid w:val="00AE70F1"/>
    <w:rsid w:val="00AE7D61"/>
    <w:rsid w:val="00AE7F85"/>
    <w:rsid w:val="00AF0132"/>
    <w:rsid w:val="00AF0158"/>
    <w:rsid w:val="00AF02CB"/>
    <w:rsid w:val="00AF036C"/>
    <w:rsid w:val="00AF05CD"/>
    <w:rsid w:val="00AF06E8"/>
    <w:rsid w:val="00AF079A"/>
    <w:rsid w:val="00AF0BEB"/>
    <w:rsid w:val="00AF1614"/>
    <w:rsid w:val="00AF19F5"/>
    <w:rsid w:val="00AF1DC2"/>
    <w:rsid w:val="00AF23A5"/>
    <w:rsid w:val="00AF264B"/>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393"/>
    <w:rsid w:val="00AF5586"/>
    <w:rsid w:val="00AF58C8"/>
    <w:rsid w:val="00AF59F8"/>
    <w:rsid w:val="00AF5D7E"/>
    <w:rsid w:val="00AF5DBA"/>
    <w:rsid w:val="00AF63BB"/>
    <w:rsid w:val="00AF6A7A"/>
    <w:rsid w:val="00AF6D43"/>
    <w:rsid w:val="00AF72CB"/>
    <w:rsid w:val="00AF7480"/>
    <w:rsid w:val="00AF7650"/>
    <w:rsid w:val="00AF76B2"/>
    <w:rsid w:val="00AF773D"/>
    <w:rsid w:val="00B0030D"/>
    <w:rsid w:val="00B008BB"/>
    <w:rsid w:val="00B008FF"/>
    <w:rsid w:val="00B00B59"/>
    <w:rsid w:val="00B01057"/>
    <w:rsid w:val="00B01194"/>
    <w:rsid w:val="00B012F1"/>
    <w:rsid w:val="00B02028"/>
    <w:rsid w:val="00B02215"/>
    <w:rsid w:val="00B024BA"/>
    <w:rsid w:val="00B026D7"/>
    <w:rsid w:val="00B0288F"/>
    <w:rsid w:val="00B02919"/>
    <w:rsid w:val="00B02A1A"/>
    <w:rsid w:val="00B02F89"/>
    <w:rsid w:val="00B0355D"/>
    <w:rsid w:val="00B03B8E"/>
    <w:rsid w:val="00B03C7D"/>
    <w:rsid w:val="00B04075"/>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1013E"/>
    <w:rsid w:val="00B10348"/>
    <w:rsid w:val="00B10E89"/>
    <w:rsid w:val="00B1102A"/>
    <w:rsid w:val="00B1120D"/>
    <w:rsid w:val="00B1144D"/>
    <w:rsid w:val="00B117DC"/>
    <w:rsid w:val="00B11AD9"/>
    <w:rsid w:val="00B12018"/>
    <w:rsid w:val="00B12152"/>
    <w:rsid w:val="00B12180"/>
    <w:rsid w:val="00B122F4"/>
    <w:rsid w:val="00B12362"/>
    <w:rsid w:val="00B12B78"/>
    <w:rsid w:val="00B12C3F"/>
    <w:rsid w:val="00B13645"/>
    <w:rsid w:val="00B136CE"/>
    <w:rsid w:val="00B137B0"/>
    <w:rsid w:val="00B13848"/>
    <w:rsid w:val="00B138F2"/>
    <w:rsid w:val="00B13B61"/>
    <w:rsid w:val="00B13CEA"/>
    <w:rsid w:val="00B13EAD"/>
    <w:rsid w:val="00B1448A"/>
    <w:rsid w:val="00B1485C"/>
    <w:rsid w:val="00B14924"/>
    <w:rsid w:val="00B14C04"/>
    <w:rsid w:val="00B14C71"/>
    <w:rsid w:val="00B14E2A"/>
    <w:rsid w:val="00B150EC"/>
    <w:rsid w:val="00B1513F"/>
    <w:rsid w:val="00B153F3"/>
    <w:rsid w:val="00B15C74"/>
    <w:rsid w:val="00B16137"/>
    <w:rsid w:val="00B16223"/>
    <w:rsid w:val="00B16275"/>
    <w:rsid w:val="00B162A2"/>
    <w:rsid w:val="00B166E8"/>
    <w:rsid w:val="00B168F0"/>
    <w:rsid w:val="00B16A8D"/>
    <w:rsid w:val="00B16E81"/>
    <w:rsid w:val="00B178EB"/>
    <w:rsid w:val="00B17916"/>
    <w:rsid w:val="00B17C27"/>
    <w:rsid w:val="00B17E18"/>
    <w:rsid w:val="00B201FA"/>
    <w:rsid w:val="00B20222"/>
    <w:rsid w:val="00B203D6"/>
    <w:rsid w:val="00B205B0"/>
    <w:rsid w:val="00B2062D"/>
    <w:rsid w:val="00B2081B"/>
    <w:rsid w:val="00B208F2"/>
    <w:rsid w:val="00B20983"/>
    <w:rsid w:val="00B20BAE"/>
    <w:rsid w:val="00B20CEB"/>
    <w:rsid w:val="00B20F74"/>
    <w:rsid w:val="00B21811"/>
    <w:rsid w:val="00B21EE3"/>
    <w:rsid w:val="00B22068"/>
    <w:rsid w:val="00B2208E"/>
    <w:rsid w:val="00B222C9"/>
    <w:rsid w:val="00B22350"/>
    <w:rsid w:val="00B22933"/>
    <w:rsid w:val="00B2295D"/>
    <w:rsid w:val="00B22B45"/>
    <w:rsid w:val="00B23692"/>
    <w:rsid w:val="00B23900"/>
    <w:rsid w:val="00B23A27"/>
    <w:rsid w:val="00B24342"/>
    <w:rsid w:val="00B24959"/>
    <w:rsid w:val="00B24E29"/>
    <w:rsid w:val="00B24FB4"/>
    <w:rsid w:val="00B25430"/>
    <w:rsid w:val="00B257C8"/>
    <w:rsid w:val="00B257EF"/>
    <w:rsid w:val="00B25821"/>
    <w:rsid w:val="00B25896"/>
    <w:rsid w:val="00B258E1"/>
    <w:rsid w:val="00B2591C"/>
    <w:rsid w:val="00B25999"/>
    <w:rsid w:val="00B25A42"/>
    <w:rsid w:val="00B26615"/>
    <w:rsid w:val="00B26856"/>
    <w:rsid w:val="00B268CB"/>
    <w:rsid w:val="00B26E0B"/>
    <w:rsid w:val="00B27C5C"/>
    <w:rsid w:val="00B27EE8"/>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406C"/>
    <w:rsid w:val="00B341A0"/>
    <w:rsid w:val="00B3444A"/>
    <w:rsid w:val="00B34557"/>
    <w:rsid w:val="00B34EC6"/>
    <w:rsid w:val="00B3504E"/>
    <w:rsid w:val="00B3519F"/>
    <w:rsid w:val="00B35680"/>
    <w:rsid w:val="00B359CA"/>
    <w:rsid w:val="00B35A91"/>
    <w:rsid w:val="00B35B55"/>
    <w:rsid w:val="00B35FEB"/>
    <w:rsid w:val="00B36313"/>
    <w:rsid w:val="00B364A5"/>
    <w:rsid w:val="00B366C2"/>
    <w:rsid w:val="00B36A89"/>
    <w:rsid w:val="00B36B46"/>
    <w:rsid w:val="00B373B7"/>
    <w:rsid w:val="00B376F8"/>
    <w:rsid w:val="00B37DC9"/>
    <w:rsid w:val="00B403A3"/>
    <w:rsid w:val="00B409BD"/>
    <w:rsid w:val="00B40EFD"/>
    <w:rsid w:val="00B410F7"/>
    <w:rsid w:val="00B411F9"/>
    <w:rsid w:val="00B417B6"/>
    <w:rsid w:val="00B419B5"/>
    <w:rsid w:val="00B41E28"/>
    <w:rsid w:val="00B421ED"/>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2DC"/>
    <w:rsid w:val="00B4549B"/>
    <w:rsid w:val="00B45CD3"/>
    <w:rsid w:val="00B45D2C"/>
    <w:rsid w:val="00B46298"/>
    <w:rsid w:val="00B463B6"/>
    <w:rsid w:val="00B466EC"/>
    <w:rsid w:val="00B46EDC"/>
    <w:rsid w:val="00B470A9"/>
    <w:rsid w:val="00B4739F"/>
    <w:rsid w:val="00B478D0"/>
    <w:rsid w:val="00B47A51"/>
    <w:rsid w:val="00B47ACD"/>
    <w:rsid w:val="00B47CD8"/>
    <w:rsid w:val="00B500BE"/>
    <w:rsid w:val="00B5044C"/>
    <w:rsid w:val="00B5091E"/>
    <w:rsid w:val="00B50A7E"/>
    <w:rsid w:val="00B50BA0"/>
    <w:rsid w:val="00B50D21"/>
    <w:rsid w:val="00B50F01"/>
    <w:rsid w:val="00B510F1"/>
    <w:rsid w:val="00B51C62"/>
    <w:rsid w:val="00B523B4"/>
    <w:rsid w:val="00B525C3"/>
    <w:rsid w:val="00B525DA"/>
    <w:rsid w:val="00B52830"/>
    <w:rsid w:val="00B52B0A"/>
    <w:rsid w:val="00B52BA6"/>
    <w:rsid w:val="00B531DA"/>
    <w:rsid w:val="00B534CC"/>
    <w:rsid w:val="00B5373F"/>
    <w:rsid w:val="00B537D0"/>
    <w:rsid w:val="00B53A3D"/>
    <w:rsid w:val="00B53EE5"/>
    <w:rsid w:val="00B54907"/>
    <w:rsid w:val="00B54978"/>
    <w:rsid w:val="00B54C3F"/>
    <w:rsid w:val="00B54CC2"/>
    <w:rsid w:val="00B550BE"/>
    <w:rsid w:val="00B552FB"/>
    <w:rsid w:val="00B55392"/>
    <w:rsid w:val="00B554BC"/>
    <w:rsid w:val="00B55707"/>
    <w:rsid w:val="00B55801"/>
    <w:rsid w:val="00B55CE3"/>
    <w:rsid w:val="00B55D90"/>
    <w:rsid w:val="00B5617C"/>
    <w:rsid w:val="00B56408"/>
    <w:rsid w:val="00B56AE7"/>
    <w:rsid w:val="00B56C6F"/>
    <w:rsid w:val="00B5711C"/>
    <w:rsid w:val="00B57263"/>
    <w:rsid w:val="00B574B6"/>
    <w:rsid w:val="00B57932"/>
    <w:rsid w:val="00B57A63"/>
    <w:rsid w:val="00B57F57"/>
    <w:rsid w:val="00B60A1B"/>
    <w:rsid w:val="00B60E11"/>
    <w:rsid w:val="00B60FE8"/>
    <w:rsid w:val="00B61472"/>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97"/>
    <w:rsid w:val="00B645BA"/>
    <w:rsid w:val="00B64710"/>
    <w:rsid w:val="00B648A3"/>
    <w:rsid w:val="00B64915"/>
    <w:rsid w:val="00B64C32"/>
    <w:rsid w:val="00B65234"/>
    <w:rsid w:val="00B6599C"/>
    <w:rsid w:val="00B65CEF"/>
    <w:rsid w:val="00B65EB0"/>
    <w:rsid w:val="00B65FF9"/>
    <w:rsid w:val="00B6628C"/>
    <w:rsid w:val="00B66422"/>
    <w:rsid w:val="00B66B50"/>
    <w:rsid w:val="00B66DC0"/>
    <w:rsid w:val="00B66DE3"/>
    <w:rsid w:val="00B67395"/>
    <w:rsid w:val="00B6749C"/>
    <w:rsid w:val="00B67639"/>
    <w:rsid w:val="00B6776C"/>
    <w:rsid w:val="00B67BB2"/>
    <w:rsid w:val="00B67EA9"/>
    <w:rsid w:val="00B67F89"/>
    <w:rsid w:val="00B702AF"/>
    <w:rsid w:val="00B70C91"/>
    <w:rsid w:val="00B70DF4"/>
    <w:rsid w:val="00B70F00"/>
    <w:rsid w:val="00B710BA"/>
    <w:rsid w:val="00B71105"/>
    <w:rsid w:val="00B71135"/>
    <w:rsid w:val="00B713D5"/>
    <w:rsid w:val="00B71489"/>
    <w:rsid w:val="00B71782"/>
    <w:rsid w:val="00B71E62"/>
    <w:rsid w:val="00B71EE6"/>
    <w:rsid w:val="00B71FAB"/>
    <w:rsid w:val="00B7206A"/>
    <w:rsid w:val="00B72208"/>
    <w:rsid w:val="00B7232B"/>
    <w:rsid w:val="00B7267A"/>
    <w:rsid w:val="00B727F1"/>
    <w:rsid w:val="00B72F5E"/>
    <w:rsid w:val="00B7381E"/>
    <w:rsid w:val="00B739BD"/>
    <w:rsid w:val="00B73B35"/>
    <w:rsid w:val="00B73B91"/>
    <w:rsid w:val="00B73C14"/>
    <w:rsid w:val="00B73CC8"/>
    <w:rsid w:val="00B73DFF"/>
    <w:rsid w:val="00B73E46"/>
    <w:rsid w:val="00B73E69"/>
    <w:rsid w:val="00B74120"/>
    <w:rsid w:val="00B741AF"/>
    <w:rsid w:val="00B74207"/>
    <w:rsid w:val="00B745A9"/>
    <w:rsid w:val="00B7461C"/>
    <w:rsid w:val="00B746CF"/>
    <w:rsid w:val="00B746E2"/>
    <w:rsid w:val="00B74745"/>
    <w:rsid w:val="00B7514D"/>
    <w:rsid w:val="00B754F2"/>
    <w:rsid w:val="00B75957"/>
    <w:rsid w:val="00B75A04"/>
    <w:rsid w:val="00B75BA8"/>
    <w:rsid w:val="00B75C24"/>
    <w:rsid w:val="00B75C95"/>
    <w:rsid w:val="00B75D30"/>
    <w:rsid w:val="00B75F85"/>
    <w:rsid w:val="00B760B8"/>
    <w:rsid w:val="00B7613C"/>
    <w:rsid w:val="00B76204"/>
    <w:rsid w:val="00B7675C"/>
    <w:rsid w:val="00B7684A"/>
    <w:rsid w:val="00B76BBF"/>
    <w:rsid w:val="00B76D28"/>
    <w:rsid w:val="00B76EEF"/>
    <w:rsid w:val="00B776E5"/>
    <w:rsid w:val="00B77780"/>
    <w:rsid w:val="00B77979"/>
    <w:rsid w:val="00B77CD5"/>
    <w:rsid w:val="00B77F12"/>
    <w:rsid w:val="00B77F13"/>
    <w:rsid w:val="00B77F3C"/>
    <w:rsid w:val="00B801F4"/>
    <w:rsid w:val="00B80347"/>
    <w:rsid w:val="00B80494"/>
    <w:rsid w:val="00B806FB"/>
    <w:rsid w:val="00B8090E"/>
    <w:rsid w:val="00B80DDD"/>
    <w:rsid w:val="00B80E6C"/>
    <w:rsid w:val="00B80EC1"/>
    <w:rsid w:val="00B80FE4"/>
    <w:rsid w:val="00B81222"/>
    <w:rsid w:val="00B81A3A"/>
    <w:rsid w:val="00B81A49"/>
    <w:rsid w:val="00B81DD5"/>
    <w:rsid w:val="00B81E95"/>
    <w:rsid w:val="00B82075"/>
    <w:rsid w:val="00B82613"/>
    <w:rsid w:val="00B82B90"/>
    <w:rsid w:val="00B82D47"/>
    <w:rsid w:val="00B82D4D"/>
    <w:rsid w:val="00B82DC4"/>
    <w:rsid w:val="00B82E57"/>
    <w:rsid w:val="00B82F11"/>
    <w:rsid w:val="00B834DE"/>
    <w:rsid w:val="00B83520"/>
    <w:rsid w:val="00B836C1"/>
    <w:rsid w:val="00B83963"/>
    <w:rsid w:val="00B83B65"/>
    <w:rsid w:val="00B83E95"/>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88C"/>
    <w:rsid w:val="00B87FE0"/>
    <w:rsid w:val="00B90041"/>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285"/>
    <w:rsid w:val="00B93430"/>
    <w:rsid w:val="00B9367D"/>
    <w:rsid w:val="00B93D79"/>
    <w:rsid w:val="00B93FE9"/>
    <w:rsid w:val="00B94447"/>
    <w:rsid w:val="00B94BED"/>
    <w:rsid w:val="00B94E0E"/>
    <w:rsid w:val="00B94F4A"/>
    <w:rsid w:val="00B95251"/>
    <w:rsid w:val="00B95404"/>
    <w:rsid w:val="00B95570"/>
    <w:rsid w:val="00B957D6"/>
    <w:rsid w:val="00B95AFD"/>
    <w:rsid w:val="00B95B97"/>
    <w:rsid w:val="00B95BA7"/>
    <w:rsid w:val="00B95D10"/>
    <w:rsid w:val="00B964C6"/>
    <w:rsid w:val="00B964D2"/>
    <w:rsid w:val="00B969B1"/>
    <w:rsid w:val="00B97367"/>
    <w:rsid w:val="00B977A9"/>
    <w:rsid w:val="00B97CCF"/>
    <w:rsid w:val="00B97F1B"/>
    <w:rsid w:val="00BA027B"/>
    <w:rsid w:val="00BA032F"/>
    <w:rsid w:val="00BA0350"/>
    <w:rsid w:val="00BA0873"/>
    <w:rsid w:val="00BA0AB0"/>
    <w:rsid w:val="00BA0BF2"/>
    <w:rsid w:val="00BA0FE9"/>
    <w:rsid w:val="00BA10C1"/>
    <w:rsid w:val="00BA1124"/>
    <w:rsid w:val="00BA1318"/>
    <w:rsid w:val="00BA1564"/>
    <w:rsid w:val="00BA1B1D"/>
    <w:rsid w:val="00BA1FA5"/>
    <w:rsid w:val="00BA2B01"/>
    <w:rsid w:val="00BA2B11"/>
    <w:rsid w:val="00BA2B6B"/>
    <w:rsid w:val="00BA2E35"/>
    <w:rsid w:val="00BA2FF5"/>
    <w:rsid w:val="00BA37B4"/>
    <w:rsid w:val="00BA3D64"/>
    <w:rsid w:val="00BA3F9A"/>
    <w:rsid w:val="00BA3FB1"/>
    <w:rsid w:val="00BA4289"/>
    <w:rsid w:val="00BA44E7"/>
    <w:rsid w:val="00BA4887"/>
    <w:rsid w:val="00BA488F"/>
    <w:rsid w:val="00BA4A5E"/>
    <w:rsid w:val="00BA4CDC"/>
    <w:rsid w:val="00BA4E8E"/>
    <w:rsid w:val="00BA4EBB"/>
    <w:rsid w:val="00BA513A"/>
    <w:rsid w:val="00BA53A0"/>
    <w:rsid w:val="00BA55B2"/>
    <w:rsid w:val="00BA59F8"/>
    <w:rsid w:val="00BA5B45"/>
    <w:rsid w:val="00BA5DCE"/>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7D9"/>
    <w:rsid w:val="00BA797F"/>
    <w:rsid w:val="00BA79BC"/>
    <w:rsid w:val="00BA7F1C"/>
    <w:rsid w:val="00BB009B"/>
    <w:rsid w:val="00BB0293"/>
    <w:rsid w:val="00BB02CF"/>
    <w:rsid w:val="00BB03DB"/>
    <w:rsid w:val="00BB0461"/>
    <w:rsid w:val="00BB06F2"/>
    <w:rsid w:val="00BB0C52"/>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259"/>
    <w:rsid w:val="00BB3295"/>
    <w:rsid w:val="00BB3311"/>
    <w:rsid w:val="00BB35CB"/>
    <w:rsid w:val="00BB3640"/>
    <w:rsid w:val="00BB3765"/>
    <w:rsid w:val="00BB3BA7"/>
    <w:rsid w:val="00BB3BAD"/>
    <w:rsid w:val="00BB3CBB"/>
    <w:rsid w:val="00BB3E2B"/>
    <w:rsid w:val="00BB3F11"/>
    <w:rsid w:val="00BB466A"/>
    <w:rsid w:val="00BB4BEE"/>
    <w:rsid w:val="00BB4C28"/>
    <w:rsid w:val="00BB4D80"/>
    <w:rsid w:val="00BB5040"/>
    <w:rsid w:val="00BB5063"/>
    <w:rsid w:val="00BB53ED"/>
    <w:rsid w:val="00BB5473"/>
    <w:rsid w:val="00BB5638"/>
    <w:rsid w:val="00BB59C1"/>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594"/>
    <w:rsid w:val="00BC0606"/>
    <w:rsid w:val="00BC08CA"/>
    <w:rsid w:val="00BC097D"/>
    <w:rsid w:val="00BC09BE"/>
    <w:rsid w:val="00BC0B81"/>
    <w:rsid w:val="00BC0C13"/>
    <w:rsid w:val="00BC0DCC"/>
    <w:rsid w:val="00BC0E88"/>
    <w:rsid w:val="00BC137B"/>
    <w:rsid w:val="00BC157B"/>
    <w:rsid w:val="00BC1795"/>
    <w:rsid w:val="00BC18D5"/>
    <w:rsid w:val="00BC1A08"/>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4C"/>
    <w:rsid w:val="00BC307B"/>
    <w:rsid w:val="00BC311C"/>
    <w:rsid w:val="00BC392D"/>
    <w:rsid w:val="00BC3B9C"/>
    <w:rsid w:val="00BC3E67"/>
    <w:rsid w:val="00BC3F34"/>
    <w:rsid w:val="00BC4463"/>
    <w:rsid w:val="00BC481A"/>
    <w:rsid w:val="00BC496A"/>
    <w:rsid w:val="00BC4A73"/>
    <w:rsid w:val="00BC57ED"/>
    <w:rsid w:val="00BC5919"/>
    <w:rsid w:val="00BC5C85"/>
    <w:rsid w:val="00BC5E14"/>
    <w:rsid w:val="00BC5E32"/>
    <w:rsid w:val="00BC652B"/>
    <w:rsid w:val="00BC6641"/>
    <w:rsid w:val="00BC6D11"/>
    <w:rsid w:val="00BC7433"/>
    <w:rsid w:val="00BC75D1"/>
    <w:rsid w:val="00BC7816"/>
    <w:rsid w:val="00BC7AE6"/>
    <w:rsid w:val="00BC7EC2"/>
    <w:rsid w:val="00BD0364"/>
    <w:rsid w:val="00BD0736"/>
    <w:rsid w:val="00BD0800"/>
    <w:rsid w:val="00BD0CCD"/>
    <w:rsid w:val="00BD159A"/>
    <w:rsid w:val="00BD16B8"/>
    <w:rsid w:val="00BD1892"/>
    <w:rsid w:val="00BD1A64"/>
    <w:rsid w:val="00BD1E96"/>
    <w:rsid w:val="00BD1F60"/>
    <w:rsid w:val="00BD283D"/>
    <w:rsid w:val="00BD2B76"/>
    <w:rsid w:val="00BD2C6B"/>
    <w:rsid w:val="00BD2DF0"/>
    <w:rsid w:val="00BD349E"/>
    <w:rsid w:val="00BD366C"/>
    <w:rsid w:val="00BD386E"/>
    <w:rsid w:val="00BD3CF9"/>
    <w:rsid w:val="00BD43AA"/>
    <w:rsid w:val="00BD4565"/>
    <w:rsid w:val="00BD46AC"/>
    <w:rsid w:val="00BD4A66"/>
    <w:rsid w:val="00BD4B91"/>
    <w:rsid w:val="00BD4DCE"/>
    <w:rsid w:val="00BD4F7A"/>
    <w:rsid w:val="00BD50DF"/>
    <w:rsid w:val="00BD5161"/>
    <w:rsid w:val="00BD51A7"/>
    <w:rsid w:val="00BD55B8"/>
    <w:rsid w:val="00BD5843"/>
    <w:rsid w:val="00BD5E46"/>
    <w:rsid w:val="00BD5F42"/>
    <w:rsid w:val="00BD65C4"/>
    <w:rsid w:val="00BD678B"/>
    <w:rsid w:val="00BD68BE"/>
    <w:rsid w:val="00BD7163"/>
    <w:rsid w:val="00BD71C1"/>
    <w:rsid w:val="00BD729C"/>
    <w:rsid w:val="00BD7367"/>
    <w:rsid w:val="00BD7549"/>
    <w:rsid w:val="00BD759F"/>
    <w:rsid w:val="00BD78CE"/>
    <w:rsid w:val="00BD7FB9"/>
    <w:rsid w:val="00BE00A2"/>
    <w:rsid w:val="00BE02B4"/>
    <w:rsid w:val="00BE037B"/>
    <w:rsid w:val="00BE06A3"/>
    <w:rsid w:val="00BE07C4"/>
    <w:rsid w:val="00BE07FD"/>
    <w:rsid w:val="00BE089B"/>
    <w:rsid w:val="00BE0A05"/>
    <w:rsid w:val="00BE0E93"/>
    <w:rsid w:val="00BE121C"/>
    <w:rsid w:val="00BE15A0"/>
    <w:rsid w:val="00BE1A5C"/>
    <w:rsid w:val="00BE1B48"/>
    <w:rsid w:val="00BE1C12"/>
    <w:rsid w:val="00BE1F6C"/>
    <w:rsid w:val="00BE2C85"/>
    <w:rsid w:val="00BE2DD6"/>
    <w:rsid w:val="00BE3372"/>
    <w:rsid w:val="00BE33B8"/>
    <w:rsid w:val="00BE346A"/>
    <w:rsid w:val="00BE3AA3"/>
    <w:rsid w:val="00BE3AA5"/>
    <w:rsid w:val="00BE4100"/>
    <w:rsid w:val="00BE42BC"/>
    <w:rsid w:val="00BE450A"/>
    <w:rsid w:val="00BE4818"/>
    <w:rsid w:val="00BE4F2B"/>
    <w:rsid w:val="00BE4FF6"/>
    <w:rsid w:val="00BE5138"/>
    <w:rsid w:val="00BE5286"/>
    <w:rsid w:val="00BE52D5"/>
    <w:rsid w:val="00BE54AD"/>
    <w:rsid w:val="00BE587E"/>
    <w:rsid w:val="00BE6592"/>
    <w:rsid w:val="00BE6626"/>
    <w:rsid w:val="00BE6B34"/>
    <w:rsid w:val="00BE6B40"/>
    <w:rsid w:val="00BE7273"/>
    <w:rsid w:val="00BE7302"/>
    <w:rsid w:val="00BE73DC"/>
    <w:rsid w:val="00BE744F"/>
    <w:rsid w:val="00BE78AB"/>
    <w:rsid w:val="00BF0097"/>
    <w:rsid w:val="00BF02C2"/>
    <w:rsid w:val="00BF07DA"/>
    <w:rsid w:val="00BF0846"/>
    <w:rsid w:val="00BF09AC"/>
    <w:rsid w:val="00BF0AB0"/>
    <w:rsid w:val="00BF0AB8"/>
    <w:rsid w:val="00BF0FFB"/>
    <w:rsid w:val="00BF10BC"/>
    <w:rsid w:val="00BF11CA"/>
    <w:rsid w:val="00BF1241"/>
    <w:rsid w:val="00BF19BC"/>
    <w:rsid w:val="00BF1ACA"/>
    <w:rsid w:val="00BF1D42"/>
    <w:rsid w:val="00BF1DBF"/>
    <w:rsid w:val="00BF1FB3"/>
    <w:rsid w:val="00BF1FF5"/>
    <w:rsid w:val="00BF20DD"/>
    <w:rsid w:val="00BF2106"/>
    <w:rsid w:val="00BF219B"/>
    <w:rsid w:val="00BF21EC"/>
    <w:rsid w:val="00BF2213"/>
    <w:rsid w:val="00BF2400"/>
    <w:rsid w:val="00BF2425"/>
    <w:rsid w:val="00BF268E"/>
    <w:rsid w:val="00BF26EF"/>
    <w:rsid w:val="00BF27AE"/>
    <w:rsid w:val="00BF2C92"/>
    <w:rsid w:val="00BF2CAC"/>
    <w:rsid w:val="00BF2EB5"/>
    <w:rsid w:val="00BF3036"/>
    <w:rsid w:val="00BF337C"/>
    <w:rsid w:val="00BF33FD"/>
    <w:rsid w:val="00BF3AE5"/>
    <w:rsid w:val="00BF3D23"/>
    <w:rsid w:val="00BF46D3"/>
    <w:rsid w:val="00BF473B"/>
    <w:rsid w:val="00BF49DA"/>
    <w:rsid w:val="00BF509E"/>
    <w:rsid w:val="00BF527C"/>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4DB"/>
    <w:rsid w:val="00C00CBD"/>
    <w:rsid w:val="00C0122E"/>
    <w:rsid w:val="00C01415"/>
    <w:rsid w:val="00C0148B"/>
    <w:rsid w:val="00C014D0"/>
    <w:rsid w:val="00C01F4F"/>
    <w:rsid w:val="00C020EE"/>
    <w:rsid w:val="00C022D6"/>
    <w:rsid w:val="00C022FD"/>
    <w:rsid w:val="00C02477"/>
    <w:rsid w:val="00C027CD"/>
    <w:rsid w:val="00C02806"/>
    <w:rsid w:val="00C028AA"/>
    <w:rsid w:val="00C02ED3"/>
    <w:rsid w:val="00C035AA"/>
    <w:rsid w:val="00C03F7A"/>
    <w:rsid w:val="00C0409A"/>
    <w:rsid w:val="00C040DE"/>
    <w:rsid w:val="00C045F6"/>
    <w:rsid w:val="00C049FC"/>
    <w:rsid w:val="00C0502C"/>
    <w:rsid w:val="00C0518F"/>
    <w:rsid w:val="00C0523F"/>
    <w:rsid w:val="00C05C67"/>
    <w:rsid w:val="00C05D5F"/>
    <w:rsid w:val="00C0614D"/>
    <w:rsid w:val="00C062B3"/>
    <w:rsid w:val="00C06640"/>
    <w:rsid w:val="00C066D1"/>
    <w:rsid w:val="00C066FD"/>
    <w:rsid w:val="00C0718E"/>
    <w:rsid w:val="00C072B2"/>
    <w:rsid w:val="00C10694"/>
    <w:rsid w:val="00C107DA"/>
    <w:rsid w:val="00C1085E"/>
    <w:rsid w:val="00C109A9"/>
    <w:rsid w:val="00C10BBC"/>
    <w:rsid w:val="00C10FA0"/>
    <w:rsid w:val="00C113BB"/>
    <w:rsid w:val="00C1140C"/>
    <w:rsid w:val="00C11713"/>
    <w:rsid w:val="00C11BF5"/>
    <w:rsid w:val="00C11F9A"/>
    <w:rsid w:val="00C12521"/>
    <w:rsid w:val="00C1259D"/>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63A"/>
    <w:rsid w:val="00C156C4"/>
    <w:rsid w:val="00C156D4"/>
    <w:rsid w:val="00C15863"/>
    <w:rsid w:val="00C15A79"/>
    <w:rsid w:val="00C15A82"/>
    <w:rsid w:val="00C15ABF"/>
    <w:rsid w:val="00C15D77"/>
    <w:rsid w:val="00C16060"/>
    <w:rsid w:val="00C16813"/>
    <w:rsid w:val="00C16824"/>
    <w:rsid w:val="00C168CE"/>
    <w:rsid w:val="00C16B21"/>
    <w:rsid w:val="00C16B9F"/>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0BA"/>
    <w:rsid w:val="00C2123D"/>
    <w:rsid w:val="00C21529"/>
    <w:rsid w:val="00C21A51"/>
    <w:rsid w:val="00C21ABB"/>
    <w:rsid w:val="00C21F9D"/>
    <w:rsid w:val="00C21FC2"/>
    <w:rsid w:val="00C2212E"/>
    <w:rsid w:val="00C22421"/>
    <w:rsid w:val="00C225FC"/>
    <w:rsid w:val="00C22CAE"/>
    <w:rsid w:val="00C23139"/>
    <w:rsid w:val="00C23664"/>
    <w:rsid w:val="00C23E52"/>
    <w:rsid w:val="00C242BE"/>
    <w:rsid w:val="00C24392"/>
    <w:rsid w:val="00C246B8"/>
    <w:rsid w:val="00C24762"/>
    <w:rsid w:val="00C24962"/>
    <w:rsid w:val="00C25161"/>
    <w:rsid w:val="00C25530"/>
    <w:rsid w:val="00C25624"/>
    <w:rsid w:val="00C2574A"/>
    <w:rsid w:val="00C25C73"/>
    <w:rsid w:val="00C25D43"/>
    <w:rsid w:val="00C264FA"/>
    <w:rsid w:val="00C26604"/>
    <w:rsid w:val="00C267AA"/>
    <w:rsid w:val="00C26913"/>
    <w:rsid w:val="00C26B81"/>
    <w:rsid w:val="00C26C70"/>
    <w:rsid w:val="00C26F9A"/>
    <w:rsid w:val="00C26FA0"/>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3EC"/>
    <w:rsid w:val="00C31510"/>
    <w:rsid w:val="00C31976"/>
    <w:rsid w:val="00C31A9E"/>
    <w:rsid w:val="00C31D38"/>
    <w:rsid w:val="00C3224E"/>
    <w:rsid w:val="00C322F7"/>
    <w:rsid w:val="00C32632"/>
    <w:rsid w:val="00C32751"/>
    <w:rsid w:val="00C32844"/>
    <w:rsid w:val="00C328A3"/>
    <w:rsid w:val="00C3291A"/>
    <w:rsid w:val="00C329D7"/>
    <w:rsid w:val="00C32EE4"/>
    <w:rsid w:val="00C33584"/>
    <w:rsid w:val="00C33599"/>
    <w:rsid w:val="00C336CF"/>
    <w:rsid w:val="00C33786"/>
    <w:rsid w:val="00C33A5C"/>
    <w:rsid w:val="00C33E7E"/>
    <w:rsid w:val="00C33F00"/>
    <w:rsid w:val="00C34227"/>
    <w:rsid w:val="00C3440F"/>
    <w:rsid w:val="00C3458F"/>
    <w:rsid w:val="00C346A4"/>
    <w:rsid w:val="00C3492D"/>
    <w:rsid w:val="00C34AB3"/>
    <w:rsid w:val="00C34B01"/>
    <w:rsid w:val="00C34EFF"/>
    <w:rsid w:val="00C35065"/>
    <w:rsid w:val="00C35673"/>
    <w:rsid w:val="00C35869"/>
    <w:rsid w:val="00C35AD5"/>
    <w:rsid w:val="00C3614C"/>
    <w:rsid w:val="00C363C5"/>
    <w:rsid w:val="00C366CE"/>
    <w:rsid w:val="00C36722"/>
    <w:rsid w:val="00C36727"/>
    <w:rsid w:val="00C36C8F"/>
    <w:rsid w:val="00C36D55"/>
    <w:rsid w:val="00C37194"/>
    <w:rsid w:val="00C37211"/>
    <w:rsid w:val="00C3739E"/>
    <w:rsid w:val="00C3750F"/>
    <w:rsid w:val="00C3792A"/>
    <w:rsid w:val="00C37CD1"/>
    <w:rsid w:val="00C4000D"/>
    <w:rsid w:val="00C40452"/>
    <w:rsid w:val="00C40805"/>
    <w:rsid w:val="00C40A24"/>
    <w:rsid w:val="00C40CEE"/>
    <w:rsid w:val="00C40D9F"/>
    <w:rsid w:val="00C40E82"/>
    <w:rsid w:val="00C411CE"/>
    <w:rsid w:val="00C41373"/>
    <w:rsid w:val="00C419B3"/>
    <w:rsid w:val="00C41AD7"/>
    <w:rsid w:val="00C422F7"/>
    <w:rsid w:val="00C42540"/>
    <w:rsid w:val="00C42806"/>
    <w:rsid w:val="00C42875"/>
    <w:rsid w:val="00C42E86"/>
    <w:rsid w:val="00C42F7F"/>
    <w:rsid w:val="00C42FDE"/>
    <w:rsid w:val="00C43179"/>
    <w:rsid w:val="00C43283"/>
    <w:rsid w:val="00C434C1"/>
    <w:rsid w:val="00C435F1"/>
    <w:rsid w:val="00C436F6"/>
    <w:rsid w:val="00C43F30"/>
    <w:rsid w:val="00C43FE3"/>
    <w:rsid w:val="00C43FF0"/>
    <w:rsid w:val="00C4485C"/>
    <w:rsid w:val="00C44B4F"/>
    <w:rsid w:val="00C44D63"/>
    <w:rsid w:val="00C4512D"/>
    <w:rsid w:val="00C454DF"/>
    <w:rsid w:val="00C45548"/>
    <w:rsid w:val="00C459D2"/>
    <w:rsid w:val="00C46886"/>
    <w:rsid w:val="00C468EE"/>
    <w:rsid w:val="00C46B4D"/>
    <w:rsid w:val="00C46C9F"/>
    <w:rsid w:val="00C46CE4"/>
    <w:rsid w:val="00C46DA4"/>
    <w:rsid w:val="00C46EC6"/>
    <w:rsid w:val="00C4715C"/>
    <w:rsid w:val="00C47566"/>
    <w:rsid w:val="00C478F5"/>
    <w:rsid w:val="00C47C32"/>
    <w:rsid w:val="00C47DA7"/>
    <w:rsid w:val="00C47F82"/>
    <w:rsid w:val="00C500DD"/>
    <w:rsid w:val="00C500F8"/>
    <w:rsid w:val="00C50136"/>
    <w:rsid w:val="00C502BB"/>
    <w:rsid w:val="00C507EF"/>
    <w:rsid w:val="00C50AB8"/>
    <w:rsid w:val="00C50BAE"/>
    <w:rsid w:val="00C50FC5"/>
    <w:rsid w:val="00C514D4"/>
    <w:rsid w:val="00C51633"/>
    <w:rsid w:val="00C516D4"/>
    <w:rsid w:val="00C5177D"/>
    <w:rsid w:val="00C517AD"/>
    <w:rsid w:val="00C51847"/>
    <w:rsid w:val="00C51CF2"/>
    <w:rsid w:val="00C51D7F"/>
    <w:rsid w:val="00C5227C"/>
    <w:rsid w:val="00C52314"/>
    <w:rsid w:val="00C52504"/>
    <w:rsid w:val="00C525FF"/>
    <w:rsid w:val="00C52634"/>
    <w:rsid w:val="00C529CB"/>
    <w:rsid w:val="00C52DC4"/>
    <w:rsid w:val="00C52EAC"/>
    <w:rsid w:val="00C530B3"/>
    <w:rsid w:val="00C53341"/>
    <w:rsid w:val="00C536AF"/>
    <w:rsid w:val="00C5397B"/>
    <w:rsid w:val="00C53B2F"/>
    <w:rsid w:val="00C54141"/>
    <w:rsid w:val="00C54146"/>
    <w:rsid w:val="00C542B9"/>
    <w:rsid w:val="00C54845"/>
    <w:rsid w:val="00C54E3F"/>
    <w:rsid w:val="00C55494"/>
    <w:rsid w:val="00C55E60"/>
    <w:rsid w:val="00C55F27"/>
    <w:rsid w:val="00C5667D"/>
    <w:rsid w:val="00C56FE8"/>
    <w:rsid w:val="00C5703E"/>
    <w:rsid w:val="00C5712D"/>
    <w:rsid w:val="00C571CB"/>
    <w:rsid w:val="00C57A7A"/>
    <w:rsid w:val="00C57E08"/>
    <w:rsid w:val="00C601F6"/>
    <w:rsid w:val="00C612A7"/>
    <w:rsid w:val="00C618FA"/>
    <w:rsid w:val="00C61F6D"/>
    <w:rsid w:val="00C61F82"/>
    <w:rsid w:val="00C624F0"/>
    <w:rsid w:val="00C6254F"/>
    <w:rsid w:val="00C62622"/>
    <w:rsid w:val="00C62712"/>
    <w:rsid w:val="00C627CB"/>
    <w:rsid w:val="00C62A0F"/>
    <w:rsid w:val="00C62D65"/>
    <w:rsid w:val="00C63167"/>
    <w:rsid w:val="00C63378"/>
    <w:rsid w:val="00C635BE"/>
    <w:rsid w:val="00C63C27"/>
    <w:rsid w:val="00C64619"/>
    <w:rsid w:val="00C648E3"/>
    <w:rsid w:val="00C6499F"/>
    <w:rsid w:val="00C64B2D"/>
    <w:rsid w:val="00C64B50"/>
    <w:rsid w:val="00C64CAD"/>
    <w:rsid w:val="00C652D8"/>
    <w:rsid w:val="00C65448"/>
    <w:rsid w:val="00C65525"/>
    <w:rsid w:val="00C65631"/>
    <w:rsid w:val="00C656CB"/>
    <w:rsid w:val="00C657A1"/>
    <w:rsid w:val="00C65B59"/>
    <w:rsid w:val="00C65DDB"/>
    <w:rsid w:val="00C65E1D"/>
    <w:rsid w:val="00C661A0"/>
    <w:rsid w:val="00C668B5"/>
    <w:rsid w:val="00C66C7E"/>
    <w:rsid w:val="00C66EF1"/>
    <w:rsid w:val="00C67076"/>
    <w:rsid w:val="00C672A3"/>
    <w:rsid w:val="00C674C7"/>
    <w:rsid w:val="00C67969"/>
    <w:rsid w:val="00C67F96"/>
    <w:rsid w:val="00C705FA"/>
    <w:rsid w:val="00C7089B"/>
    <w:rsid w:val="00C70C93"/>
    <w:rsid w:val="00C7115B"/>
    <w:rsid w:val="00C715E1"/>
    <w:rsid w:val="00C71D27"/>
    <w:rsid w:val="00C71F98"/>
    <w:rsid w:val="00C72308"/>
    <w:rsid w:val="00C725B8"/>
    <w:rsid w:val="00C728B2"/>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DC9"/>
    <w:rsid w:val="00C75F2B"/>
    <w:rsid w:val="00C761F3"/>
    <w:rsid w:val="00C76229"/>
    <w:rsid w:val="00C76D29"/>
    <w:rsid w:val="00C7751A"/>
    <w:rsid w:val="00C77D47"/>
    <w:rsid w:val="00C80144"/>
    <w:rsid w:val="00C801A3"/>
    <w:rsid w:val="00C801C9"/>
    <w:rsid w:val="00C8035C"/>
    <w:rsid w:val="00C805AF"/>
    <w:rsid w:val="00C808AB"/>
    <w:rsid w:val="00C80A72"/>
    <w:rsid w:val="00C80B85"/>
    <w:rsid w:val="00C80B8C"/>
    <w:rsid w:val="00C80F09"/>
    <w:rsid w:val="00C8108C"/>
    <w:rsid w:val="00C81382"/>
    <w:rsid w:val="00C817DE"/>
    <w:rsid w:val="00C819B8"/>
    <w:rsid w:val="00C81AE9"/>
    <w:rsid w:val="00C81C07"/>
    <w:rsid w:val="00C824D7"/>
    <w:rsid w:val="00C829AA"/>
    <w:rsid w:val="00C82BD3"/>
    <w:rsid w:val="00C82C9E"/>
    <w:rsid w:val="00C82E4A"/>
    <w:rsid w:val="00C8317D"/>
    <w:rsid w:val="00C83891"/>
    <w:rsid w:val="00C83CB4"/>
    <w:rsid w:val="00C83F1E"/>
    <w:rsid w:val="00C842A7"/>
    <w:rsid w:val="00C84877"/>
    <w:rsid w:val="00C84D3A"/>
    <w:rsid w:val="00C8505E"/>
    <w:rsid w:val="00C85291"/>
    <w:rsid w:val="00C85377"/>
    <w:rsid w:val="00C8551F"/>
    <w:rsid w:val="00C855D8"/>
    <w:rsid w:val="00C859C3"/>
    <w:rsid w:val="00C85B74"/>
    <w:rsid w:val="00C860B0"/>
    <w:rsid w:val="00C861A2"/>
    <w:rsid w:val="00C861AA"/>
    <w:rsid w:val="00C8635F"/>
    <w:rsid w:val="00C86B75"/>
    <w:rsid w:val="00C86CEF"/>
    <w:rsid w:val="00C86F3D"/>
    <w:rsid w:val="00C86FBD"/>
    <w:rsid w:val="00C871F7"/>
    <w:rsid w:val="00C8764F"/>
    <w:rsid w:val="00C876A8"/>
    <w:rsid w:val="00C87D67"/>
    <w:rsid w:val="00C87DE8"/>
    <w:rsid w:val="00C904BB"/>
    <w:rsid w:val="00C90624"/>
    <w:rsid w:val="00C90883"/>
    <w:rsid w:val="00C90AD5"/>
    <w:rsid w:val="00C90D3C"/>
    <w:rsid w:val="00C90E15"/>
    <w:rsid w:val="00C9103E"/>
    <w:rsid w:val="00C9129D"/>
    <w:rsid w:val="00C9136B"/>
    <w:rsid w:val="00C91688"/>
    <w:rsid w:val="00C91740"/>
    <w:rsid w:val="00C91794"/>
    <w:rsid w:val="00C91948"/>
    <w:rsid w:val="00C91AE4"/>
    <w:rsid w:val="00C921B4"/>
    <w:rsid w:val="00C9244B"/>
    <w:rsid w:val="00C927F4"/>
    <w:rsid w:val="00C92F37"/>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D15"/>
    <w:rsid w:val="00C96EF5"/>
    <w:rsid w:val="00C96F05"/>
    <w:rsid w:val="00C96F79"/>
    <w:rsid w:val="00C96FE0"/>
    <w:rsid w:val="00C97005"/>
    <w:rsid w:val="00C97089"/>
    <w:rsid w:val="00C9721D"/>
    <w:rsid w:val="00C97225"/>
    <w:rsid w:val="00C974E5"/>
    <w:rsid w:val="00C9761B"/>
    <w:rsid w:val="00C977D3"/>
    <w:rsid w:val="00C9791E"/>
    <w:rsid w:val="00C97A0B"/>
    <w:rsid w:val="00C97AF8"/>
    <w:rsid w:val="00C97F46"/>
    <w:rsid w:val="00C97FF0"/>
    <w:rsid w:val="00CA00E3"/>
    <w:rsid w:val="00CA048E"/>
    <w:rsid w:val="00CA09C0"/>
    <w:rsid w:val="00CA0B17"/>
    <w:rsid w:val="00CA0CA9"/>
    <w:rsid w:val="00CA0EC4"/>
    <w:rsid w:val="00CA1073"/>
    <w:rsid w:val="00CA10BC"/>
    <w:rsid w:val="00CA120B"/>
    <w:rsid w:val="00CA1773"/>
    <w:rsid w:val="00CA17F2"/>
    <w:rsid w:val="00CA19C7"/>
    <w:rsid w:val="00CA1D3F"/>
    <w:rsid w:val="00CA1D72"/>
    <w:rsid w:val="00CA2551"/>
    <w:rsid w:val="00CA2800"/>
    <w:rsid w:val="00CA283E"/>
    <w:rsid w:val="00CA2B4A"/>
    <w:rsid w:val="00CA30D9"/>
    <w:rsid w:val="00CA32C7"/>
    <w:rsid w:val="00CA341C"/>
    <w:rsid w:val="00CA3831"/>
    <w:rsid w:val="00CA3BDD"/>
    <w:rsid w:val="00CA3FF0"/>
    <w:rsid w:val="00CA42C4"/>
    <w:rsid w:val="00CA43AA"/>
    <w:rsid w:val="00CA4439"/>
    <w:rsid w:val="00CA444C"/>
    <w:rsid w:val="00CA44F4"/>
    <w:rsid w:val="00CA4FB8"/>
    <w:rsid w:val="00CA50BB"/>
    <w:rsid w:val="00CA50CF"/>
    <w:rsid w:val="00CA510D"/>
    <w:rsid w:val="00CA5191"/>
    <w:rsid w:val="00CA529D"/>
    <w:rsid w:val="00CA5797"/>
    <w:rsid w:val="00CA58F6"/>
    <w:rsid w:val="00CA5EB2"/>
    <w:rsid w:val="00CA5EFC"/>
    <w:rsid w:val="00CA6007"/>
    <w:rsid w:val="00CA6609"/>
    <w:rsid w:val="00CA694D"/>
    <w:rsid w:val="00CA6B17"/>
    <w:rsid w:val="00CA6DC6"/>
    <w:rsid w:val="00CA7207"/>
    <w:rsid w:val="00CA7235"/>
    <w:rsid w:val="00CA75B2"/>
    <w:rsid w:val="00CA7C01"/>
    <w:rsid w:val="00CA7C94"/>
    <w:rsid w:val="00CB05EC"/>
    <w:rsid w:val="00CB078C"/>
    <w:rsid w:val="00CB0961"/>
    <w:rsid w:val="00CB09DA"/>
    <w:rsid w:val="00CB1237"/>
    <w:rsid w:val="00CB1357"/>
    <w:rsid w:val="00CB1607"/>
    <w:rsid w:val="00CB16AC"/>
    <w:rsid w:val="00CB1940"/>
    <w:rsid w:val="00CB198A"/>
    <w:rsid w:val="00CB1A08"/>
    <w:rsid w:val="00CB1C19"/>
    <w:rsid w:val="00CB1E27"/>
    <w:rsid w:val="00CB1E2B"/>
    <w:rsid w:val="00CB1FF1"/>
    <w:rsid w:val="00CB220E"/>
    <w:rsid w:val="00CB23D3"/>
    <w:rsid w:val="00CB2647"/>
    <w:rsid w:val="00CB2AE3"/>
    <w:rsid w:val="00CB2CD2"/>
    <w:rsid w:val="00CB2E56"/>
    <w:rsid w:val="00CB36E4"/>
    <w:rsid w:val="00CB39B9"/>
    <w:rsid w:val="00CB4155"/>
    <w:rsid w:val="00CB428B"/>
    <w:rsid w:val="00CB4687"/>
    <w:rsid w:val="00CB47C1"/>
    <w:rsid w:val="00CB4917"/>
    <w:rsid w:val="00CB4A67"/>
    <w:rsid w:val="00CB4B6E"/>
    <w:rsid w:val="00CB4D6E"/>
    <w:rsid w:val="00CB56BD"/>
    <w:rsid w:val="00CB56DD"/>
    <w:rsid w:val="00CB57FF"/>
    <w:rsid w:val="00CB581B"/>
    <w:rsid w:val="00CB58D8"/>
    <w:rsid w:val="00CB59BC"/>
    <w:rsid w:val="00CB5D24"/>
    <w:rsid w:val="00CB5FA0"/>
    <w:rsid w:val="00CB5FAF"/>
    <w:rsid w:val="00CB622B"/>
    <w:rsid w:val="00CB65F0"/>
    <w:rsid w:val="00CB66DB"/>
    <w:rsid w:val="00CB6885"/>
    <w:rsid w:val="00CB6BCF"/>
    <w:rsid w:val="00CB6BF7"/>
    <w:rsid w:val="00CB6E6B"/>
    <w:rsid w:val="00CB78D5"/>
    <w:rsid w:val="00CB7B24"/>
    <w:rsid w:val="00CB7BD4"/>
    <w:rsid w:val="00CB7F80"/>
    <w:rsid w:val="00CC0D69"/>
    <w:rsid w:val="00CC0F13"/>
    <w:rsid w:val="00CC10C5"/>
    <w:rsid w:val="00CC135A"/>
    <w:rsid w:val="00CC1774"/>
    <w:rsid w:val="00CC19CE"/>
    <w:rsid w:val="00CC1B66"/>
    <w:rsid w:val="00CC1C8E"/>
    <w:rsid w:val="00CC1D21"/>
    <w:rsid w:val="00CC1FDB"/>
    <w:rsid w:val="00CC2022"/>
    <w:rsid w:val="00CC206F"/>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378"/>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753"/>
    <w:rsid w:val="00CD1879"/>
    <w:rsid w:val="00CD1A5D"/>
    <w:rsid w:val="00CD1B42"/>
    <w:rsid w:val="00CD22E4"/>
    <w:rsid w:val="00CD23A5"/>
    <w:rsid w:val="00CD31D2"/>
    <w:rsid w:val="00CD38A1"/>
    <w:rsid w:val="00CD3EE8"/>
    <w:rsid w:val="00CD424B"/>
    <w:rsid w:val="00CD45A0"/>
    <w:rsid w:val="00CD4603"/>
    <w:rsid w:val="00CD4608"/>
    <w:rsid w:val="00CD48A6"/>
    <w:rsid w:val="00CD4A1F"/>
    <w:rsid w:val="00CD4A60"/>
    <w:rsid w:val="00CD4AF4"/>
    <w:rsid w:val="00CD4FD1"/>
    <w:rsid w:val="00CD501C"/>
    <w:rsid w:val="00CD5136"/>
    <w:rsid w:val="00CD5199"/>
    <w:rsid w:val="00CD52BB"/>
    <w:rsid w:val="00CD5309"/>
    <w:rsid w:val="00CD57B1"/>
    <w:rsid w:val="00CD5D7C"/>
    <w:rsid w:val="00CD6112"/>
    <w:rsid w:val="00CD6900"/>
    <w:rsid w:val="00CD6A6D"/>
    <w:rsid w:val="00CD6AE1"/>
    <w:rsid w:val="00CD6D1E"/>
    <w:rsid w:val="00CD710B"/>
    <w:rsid w:val="00CD718C"/>
    <w:rsid w:val="00CD71A0"/>
    <w:rsid w:val="00CD731C"/>
    <w:rsid w:val="00CD7382"/>
    <w:rsid w:val="00CD7AF7"/>
    <w:rsid w:val="00CE0449"/>
    <w:rsid w:val="00CE089B"/>
    <w:rsid w:val="00CE099C"/>
    <w:rsid w:val="00CE0B14"/>
    <w:rsid w:val="00CE0F31"/>
    <w:rsid w:val="00CE0F53"/>
    <w:rsid w:val="00CE1365"/>
    <w:rsid w:val="00CE1718"/>
    <w:rsid w:val="00CE17C7"/>
    <w:rsid w:val="00CE19CF"/>
    <w:rsid w:val="00CE1A69"/>
    <w:rsid w:val="00CE1B87"/>
    <w:rsid w:val="00CE1E70"/>
    <w:rsid w:val="00CE1E8C"/>
    <w:rsid w:val="00CE2448"/>
    <w:rsid w:val="00CE24BF"/>
    <w:rsid w:val="00CE24E6"/>
    <w:rsid w:val="00CE2558"/>
    <w:rsid w:val="00CE2CAF"/>
    <w:rsid w:val="00CE2E87"/>
    <w:rsid w:val="00CE2F79"/>
    <w:rsid w:val="00CE302B"/>
    <w:rsid w:val="00CE3196"/>
    <w:rsid w:val="00CE31C5"/>
    <w:rsid w:val="00CE34C5"/>
    <w:rsid w:val="00CE35F4"/>
    <w:rsid w:val="00CE38F4"/>
    <w:rsid w:val="00CE3A6F"/>
    <w:rsid w:val="00CE3CDA"/>
    <w:rsid w:val="00CE3E5F"/>
    <w:rsid w:val="00CE3F67"/>
    <w:rsid w:val="00CE4193"/>
    <w:rsid w:val="00CE41C7"/>
    <w:rsid w:val="00CE4392"/>
    <w:rsid w:val="00CE43BF"/>
    <w:rsid w:val="00CE4749"/>
    <w:rsid w:val="00CE47C9"/>
    <w:rsid w:val="00CE4939"/>
    <w:rsid w:val="00CE53C3"/>
    <w:rsid w:val="00CE557B"/>
    <w:rsid w:val="00CE5803"/>
    <w:rsid w:val="00CE5953"/>
    <w:rsid w:val="00CE5A25"/>
    <w:rsid w:val="00CE5D86"/>
    <w:rsid w:val="00CE5F92"/>
    <w:rsid w:val="00CE6188"/>
    <w:rsid w:val="00CE61DA"/>
    <w:rsid w:val="00CE62A4"/>
    <w:rsid w:val="00CE6871"/>
    <w:rsid w:val="00CE693F"/>
    <w:rsid w:val="00CE696A"/>
    <w:rsid w:val="00CE6B2D"/>
    <w:rsid w:val="00CE6BCE"/>
    <w:rsid w:val="00CE6D43"/>
    <w:rsid w:val="00CE6DDF"/>
    <w:rsid w:val="00CE705D"/>
    <w:rsid w:val="00CE72B1"/>
    <w:rsid w:val="00CE7527"/>
    <w:rsid w:val="00CE7663"/>
    <w:rsid w:val="00CE7A8C"/>
    <w:rsid w:val="00CF01A5"/>
    <w:rsid w:val="00CF0414"/>
    <w:rsid w:val="00CF0564"/>
    <w:rsid w:val="00CF06D7"/>
    <w:rsid w:val="00CF098F"/>
    <w:rsid w:val="00CF09EE"/>
    <w:rsid w:val="00CF0B41"/>
    <w:rsid w:val="00CF0C1B"/>
    <w:rsid w:val="00CF0D1E"/>
    <w:rsid w:val="00CF1007"/>
    <w:rsid w:val="00CF1094"/>
    <w:rsid w:val="00CF11D3"/>
    <w:rsid w:val="00CF1275"/>
    <w:rsid w:val="00CF12AC"/>
    <w:rsid w:val="00CF131F"/>
    <w:rsid w:val="00CF1899"/>
    <w:rsid w:val="00CF1D1F"/>
    <w:rsid w:val="00CF250C"/>
    <w:rsid w:val="00CF282B"/>
    <w:rsid w:val="00CF289E"/>
    <w:rsid w:val="00CF29A7"/>
    <w:rsid w:val="00CF2B3D"/>
    <w:rsid w:val="00CF2BDA"/>
    <w:rsid w:val="00CF2BE2"/>
    <w:rsid w:val="00CF2C4D"/>
    <w:rsid w:val="00CF2D53"/>
    <w:rsid w:val="00CF2DE8"/>
    <w:rsid w:val="00CF2F39"/>
    <w:rsid w:val="00CF333F"/>
    <w:rsid w:val="00CF3415"/>
    <w:rsid w:val="00CF3662"/>
    <w:rsid w:val="00CF3934"/>
    <w:rsid w:val="00CF3BEB"/>
    <w:rsid w:val="00CF3DCE"/>
    <w:rsid w:val="00CF40D1"/>
    <w:rsid w:val="00CF474F"/>
    <w:rsid w:val="00CF4E37"/>
    <w:rsid w:val="00CF4EB4"/>
    <w:rsid w:val="00CF5117"/>
    <w:rsid w:val="00CF51F7"/>
    <w:rsid w:val="00CF5316"/>
    <w:rsid w:val="00CF53C1"/>
    <w:rsid w:val="00CF54EE"/>
    <w:rsid w:val="00CF5572"/>
    <w:rsid w:val="00CF5611"/>
    <w:rsid w:val="00CF5679"/>
    <w:rsid w:val="00CF5EE8"/>
    <w:rsid w:val="00CF62F9"/>
    <w:rsid w:val="00CF677F"/>
    <w:rsid w:val="00CF6CB0"/>
    <w:rsid w:val="00CF6DDD"/>
    <w:rsid w:val="00CF7432"/>
    <w:rsid w:val="00CF7581"/>
    <w:rsid w:val="00CF766C"/>
    <w:rsid w:val="00CF7674"/>
    <w:rsid w:val="00CF7818"/>
    <w:rsid w:val="00D000C4"/>
    <w:rsid w:val="00D00839"/>
    <w:rsid w:val="00D00F20"/>
    <w:rsid w:val="00D013F0"/>
    <w:rsid w:val="00D01435"/>
    <w:rsid w:val="00D015DE"/>
    <w:rsid w:val="00D01940"/>
    <w:rsid w:val="00D027A2"/>
    <w:rsid w:val="00D02E1D"/>
    <w:rsid w:val="00D0344B"/>
    <w:rsid w:val="00D03587"/>
    <w:rsid w:val="00D03902"/>
    <w:rsid w:val="00D0394D"/>
    <w:rsid w:val="00D03A7F"/>
    <w:rsid w:val="00D0426D"/>
    <w:rsid w:val="00D042C4"/>
    <w:rsid w:val="00D04418"/>
    <w:rsid w:val="00D04437"/>
    <w:rsid w:val="00D044A7"/>
    <w:rsid w:val="00D044E9"/>
    <w:rsid w:val="00D04CF4"/>
    <w:rsid w:val="00D05046"/>
    <w:rsid w:val="00D059BF"/>
    <w:rsid w:val="00D05E3D"/>
    <w:rsid w:val="00D06006"/>
    <w:rsid w:val="00D06139"/>
    <w:rsid w:val="00D06237"/>
    <w:rsid w:val="00D063D6"/>
    <w:rsid w:val="00D064E8"/>
    <w:rsid w:val="00D06717"/>
    <w:rsid w:val="00D06A2E"/>
    <w:rsid w:val="00D06B74"/>
    <w:rsid w:val="00D07242"/>
    <w:rsid w:val="00D07949"/>
    <w:rsid w:val="00D079ED"/>
    <w:rsid w:val="00D07B8A"/>
    <w:rsid w:val="00D07E6B"/>
    <w:rsid w:val="00D07F42"/>
    <w:rsid w:val="00D101BF"/>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CF9"/>
    <w:rsid w:val="00D13EEE"/>
    <w:rsid w:val="00D13FAA"/>
    <w:rsid w:val="00D143AA"/>
    <w:rsid w:val="00D14537"/>
    <w:rsid w:val="00D146C4"/>
    <w:rsid w:val="00D14734"/>
    <w:rsid w:val="00D14C6D"/>
    <w:rsid w:val="00D14CF7"/>
    <w:rsid w:val="00D14D3A"/>
    <w:rsid w:val="00D14DDE"/>
    <w:rsid w:val="00D1500B"/>
    <w:rsid w:val="00D15041"/>
    <w:rsid w:val="00D151DC"/>
    <w:rsid w:val="00D15339"/>
    <w:rsid w:val="00D154C6"/>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7F9"/>
    <w:rsid w:val="00D17AB5"/>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F7E"/>
    <w:rsid w:val="00D22F89"/>
    <w:rsid w:val="00D2325F"/>
    <w:rsid w:val="00D23444"/>
    <w:rsid w:val="00D23AB0"/>
    <w:rsid w:val="00D2407C"/>
    <w:rsid w:val="00D24332"/>
    <w:rsid w:val="00D24628"/>
    <w:rsid w:val="00D246A0"/>
    <w:rsid w:val="00D24BF9"/>
    <w:rsid w:val="00D24E3A"/>
    <w:rsid w:val="00D24FA1"/>
    <w:rsid w:val="00D25091"/>
    <w:rsid w:val="00D252BB"/>
    <w:rsid w:val="00D25A45"/>
    <w:rsid w:val="00D25B78"/>
    <w:rsid w:val="00D25C41"/>
    <w:rsid w:val="00D25CBB"/>
    <w:rsid w:val="00D25E41"/>
    <w:rsid w:val="00D25E83"/>
    <w:rsid w:val="00D26305"/>
    <w:rsid w:val="00D264BF"/>
    <w:rsid w:val="00D26983"/>
    <w:rsid w:val="00D26B61"/>
    <w:rsid w:val="00D272F7"/>
    <w:rsid w:val="00D2759F"/>
    <w:rsid w:val="00D275E3"/>
    <w:rsid w:val="00D27943"/>
    <w:rsid w:val="00D27B93"/>
    <w:rsid w:val="00D27C2B"/>
    <w:rsid w:val="00D3008D"/>
    <w:rsid w:val="00D30494"/>
    <w:rsid w:val="00D305D7"/>
    <w:rsid w:val="00D306C4"/>
    <w:rsid w:val="00D30BB1"/>
    <w:rsid w:val="00D31337"/>
    <w:rsid w:val="00D3143E"/>
    <w:rsid w:val="00D3239A"/>
    <w:rsid w:val="00D3261B"/>
    <w:rsid w:val="00D327DA"/>
    <w:rsid w:val="00D32B63"/>
    <w:rsid w:val="00D32D3A"/>
    <w:rsid w:val="00D32DD0"/>
    <w:rsid w:val="00D331DF"/>
    <w:rsid w:val="00D333A3"/>
    <w:rsid w:val="00D3351F"/>
    <w:rsid w:val="00D3353A"/>
    <w:rsid w:val="00D336C6"/>
    <w:rsid w:val="00D336FA"/>
    <w:rsid w:val="00D33A91"/>
    <w:rsid w:val="00D33B81"/>
    <w:rsid w:val="00D33E23"/>
    <w:rsid w:val="00D34218"/>
    <w:rsid w:val="00D3450B"/>
    <w:rsid w:val="00D34E04"/>
    <w:rsid w:val="00D3506A"/>
    <w:rsid w:val="00D35383"/>
    <w:rsid w:val="00D353C0"/>
    <w:rsid w:val="00D35515"/>
    <w:rsid w:val="00D356AF"/>
    <w:rsid w:val="00D35DDB"/>
    <w:rsid w:val="00D35E1D"/>
    <w:rsid w:val="00D36100"/>
    <w:rsid w:val="00D36697"/>
    <w:rsid w:val="00D3697B"/>
    <w:rsid w:val="00D36998"/>
    <w:rsid w:val="00D370FF"/>
    <w:rsid w:val="00D371E0"/>
    <w:rsid w:val="00D3749A"/>
    <w:rsid w:val="00D37532"/>
    <w:rsid w:val="00D3791B"/>
    <w:rsid w:val="00D37AE9"/>
    <w:rsid w:val="00D37B5D"/>
    <w:rsid w:val="00D37EF1"/>
    <w:rsid w:val="00D40280"/>
    <w:rsid w:val="00D40548"/>
    <w:rsid w:val="00D40A38"/>
    <w:rsid w:val="00D40B51"/>
    <w:rsid w:val="00D40E40"/>
    <w:rsid w:val="00D40F5D"/>
    <w:rsid w:val="00D410CC"/>
    <w:rsid w:val="00D41153"/>
    <w:rsid w:val="00D4125D"/>
    <w:rsid w:val="00D417D5"/>
    <w:rsid w:val="00D41948"/>
    <w:rsid w:val="00D41CFF"/>
    <w:rsid w:val="00D41D32"/>
    <w:rsid w:val="00D41E22"/>
    <w:rsid w:val="00D41EA3"/>
    <w:rsid w:val="00D42034"/>
    <w:rsid w:val="00D42099"/>
    <w:rsid w:val="00D420E2"/>
    <w:rsid w:val="00D42104"/>
    <w:rsid w:val="00D42F17"/>
    <w:rsid w:val="00D435D6"/>
    <w:rsid w:val="00D43A9C"/>
    <w:rsid w:val="00D43B5C"/>
    <w:rsid w:val="00D43C47"/>
    <w:rsid w:val="00D44108"/>
    <w:rsid w:val="00D44136"/>
    <w:rsid w:val="00D441EB"/>
    <w:rsid w:val="00D443C1"/>
    <w:rsid w:val="00D4473D"/>
    <w:rsid w:val="00D44D38"/>
    <w:rsid w:val="00D44FD1"/>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3FD"/>
    <w:rsid w:val="00D474F5"/>
    <w:rsid w:val="00D47821"/>
    <w:rsid w:val="00D47C16"/>
    <w:rsid w:val="00D47E3F"/>
    <w:rsid w:val="00D47FC4"/>
    <w:rsid w:val="00D503A0"/>
    <w:rsid w:val="00D5052F"/>
    <w:rsid w:val="00D5061E"/>
    <w:rsid w:val="00D50C12"/>
    <w:rsid w:val="00D510B9"/>
    <w:rsid w:val="00D51123"/>
    <w:rsid w:val="00D51361"/>
    <w:rsid w:val="00D513D7"/>
    <w:rsid w:val="00D51D96"/>
    <w:rsid w:val="00D52582"/>
    <w:rsid w:val="00D525B8"/>
    <w:rsid w:val="00D52805"/>
    <w:rsid w:val="00D5287B"/>
    <w:rsid w:val="00D52AE3"/>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4F3"/>
    <w:rsid w:val="00D61BD3"/>
    <w:rsid w:val="00D6253B"/>
    <w:rsid w:val="00D628CC"/>
    <w:rsid w:val="00D62B84"/>
    <w:rsid w:val="00D62D6A"/>
    <w:rsid w:val="00D62F9D"/>
    <w:rsid w:val="00D63266"/>
    <w:rsid w:val="00D634DF"/>
    <w:rsid w:val="00D639A2"/>
    <w:rsid w:val="00D63A32"/>
    <w:rsid w:val="00D63C0C"/>
    <w:rsid w:val="00D6404B"/>
    <w:rsid w:val="00D641A9"/>
    <w:rsid w:val="00D6427D"/>
    <w:rsid w:val="00D6432B"/>
    <w:rsid w:val="00D645CB"/>
    <w:rsid w:val="00D64762"/>
    <w:rsid w:val="00D64C25"/>
    <w:rsid w:val="00D65046"/>
    <w:rsid w:val="00D6527F"/>
    <w:rsid w:val="00D65358"/>
    <w:rsid w:val="00D65829"/>
    <w:rsid w:val="00D65C1E"/>
    <w:rsid w:val="00D65F10"/>
    <w:rsid w:val="00D65F5F"/>
    <w:rsid w:val="00D66040"/>
    <w:rsid w:val="00D6627C"/>
    <w:rsid w:val="00D662A2"/>
    <w:rsid w:val="00D66307"/>
    <w:rsid w:val="00D664B1"/>
    <w:rsid w:val="00D668D2"/>
    <w:rsid w:val="00D66AF7"/>
    <w:rsid w:val="00D67144"/>
    <w:rsid w:val="00D67773"/>
    <w:rsid w:val="00D67895"/>
    <w:rsid w:val="00D67940"/>
    <w:rsid w:val="00D67D33"/>
    <w:rsid w:val="00D701BC"/>
    <w:rsid w:val="00D70965"/>
    <w:rsid w:val="00D70B3B"/>
    <w:rsid w:val="00D70D93"/>
    <w:rsid w:val="00D71296"/>
    <w:rsid w:val="00D71553"/>
    <w:rsid w:val="00D71586"/>
    <w:rsid w:val="00D71B51"/>
    <w:rsid w:val="00D722D5"/>
    <w:rsid w:val="00D72426"/>
    <w:rsid w:val="00D7269C"/>
    <w:rsid w:val="00D72940"/>
    <w:rsid w:val="00D72BB5"/>
    <w:rsid w:val="00D72CDC"/>
    <w:rsid w:val="00D73256"/>
    <w:rsid w:val="00D732DA"/>
    <w:rsid w:val="00D7331D"/>
    <w:rsid w:val="00D7395A"/>
    <w:rsid w:val="00D740A4"/>
    <w:rsid w:val="00D74512"/>
    <w:rsid w:val="00D749E1"/>
    <w:rsid w:val="00D74A6C"/>
    <w:rsid w:val="00D74F32"/>
    <w:rsid w:val="00D74FC5"/>
    <w:rsid w:val="00D750D5"/>
    <w:rsid w:val="00D754CE"/>
    <w:rsid w:val="00D75502"/>
    <w:rsid w:val="00D75564"/>
    <w:rsid w:val="00D75806"/>
    <w:rsid w:val="00D75AE5"/>
    <w:rsid w:val="00D75C0A"/>
    <w:rsid w:val="00D75E61"/>
    <w:rsid w:val="00D7616F"/>
    <w:rsid w:val="00D769A4"/>
    <w:rsid w:val="00D76A93"/>
    <w:rsid w:val="00D76E7A"/>
    <w:rsid w:val="00D7706F"/>
    <w:rsid w:val="00D77AE4"/>
    <w:rsid w:val="00D77CD1"/>
    <w:rsid w:val="00D77E07"/>
    <w:rsid w:val="00D800BA"/>
    <w:rsid w:val="00D80964"/>
    <w:rsid w:val="00D80CCF"/>
    <w:rsid w:val="00D810A4"/>
    <w:rsid w:val="00D81360"/>
    <w:rsid w:val="00D813DD"/>
    <w:rsid w:val="00D81697"/>
    <w:rsid w:val="00D8183A"/>
    <w:rsid w:val="00D82150"/>
    <w:rsid w:val="00D82326"/>
    <w:rsid w:val="00D8233B"/>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46EB"/>
    <w:rsid w:val="00D84D6B"/>
    <w:rsid w:val="00D851F5"/>
    <w:rsid w:val="00D8571F"/>
    <w:rsid w:val="00D857B6"/>
    <w:rsid w:val="00D8629F"/>
    <w:rsid w:val="00D86593"/>
    <w:rsid w:val="00D86837"/>
    <w:rsid w:val="00D86BB2"/>
    <w:rsid w:val="00D86CBF"/>
    <w:rsid w:val="00D86F23"/>
    <w:rsid w:val="00D86FEC"/>
    <w:rsid w:val="00D874DF"/>
    <w:rsid w:val="00D878A9"/>
    <w:rsid w:val="00D87BE8"/>
    <w:rsid w:val="00D87C27"/>
    <w:rsid w:val="00D87C44"/>
    <w:rsid w:val="00D87E39"/>
    <w:rsid w:val="00D900FC"/>
    <w:rsid w:val="00D90478"/>
    <w:rsid w:val="00D90769"/>
    <w:rsid w:val="00D90CE3"/>
    <w:rsid w:val="00D90D11"/>
    <w:rsid w:val="00D90F07"/>
    <w:rsid w:val="00D912B1"/>
    <w:rsid w:val="00D91599"/>
    <w:rsid w:val="00D91CB8"/>
    <w:rsid w:val="00D91EB0"/>
    <w:rsid w:val="00D91F10"/>
    <w:rsid w:val="00D925D4"/>
    <w:rsid w:val="00D9262A"/>
    <w:rsid w:val="00D92744"/>
    <w:rsid w:val="00D9288D"/>
    <w:rsid w:val="00D92D6A"/>
    <w:rsid w:val="00D93161"/>
    <w:rsid w:val="00D936D1"/>
    <w:rsid w:val="00D93A84"/>
    <w:rsid w:val="00D93E34"/>
    <w:rsid w:val="00D9407E"/>
    <w:rsid w:val="00D940EB"/>
    <w:rsid w:val="00D9415C"/>
    <w:rsid w:val="00D9427E"/>
    <w:rsid w:val="00D9434A"/>
    <w:rsid w:val="00D94359"/>
    <w:rsid w:val="00D945F6"/>
    <w:rsid w:val="00D94D7C"/>
    <w:rsid w:val="00D9500B"/>
    <w:rsid w:val="00D95290"/>
    <w:rsid w:val="00D954D3"/>
    <w:rsid w:val="00D95B66"/>
    <w:rsid w:val="00D95C48"/>
    <w:rsid w:val="00D95D97"/>
    <w:rsid w:val="00D96081"/>
    <w:rsid w:val="00D960FB"/>
    <w:rsid w:val="00D964FD"/>
    <w:rsid w:val="00D9692B"/>
    <w:rsid w:val="00D969FE"/>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0DE4"/>
    <w:rsid w:val="00DA110B"/>
    <w:rsid w:val="00DA1853"/>
    <w:rsid w:val="00DA18EB"/>
    <w:rsid w:val="00DA1ACD"/>
    <w:rsid w:val="00DA1BF6"/>
    <w:rsid w:val="00DA1C78"/>
    <w:rsid w:val="00DA206A"/>
    <w:rsid w:val="00DA206F"/>
    <w:rsid w:val="00DA20E4"/>
    <w:rsid w:val="00DA252D"/>
    <w:rsid w:val="00DA2575"/>
    <w:rsid w:val="00DA28B0"/>
    <w:rsid w:val="00DA2DAC"/>
    <w:rsid w:val="00DA3155"/>
    <w:rsid w:val="00DA3290"/>
    <w:rsid w:val="00DA35F7"/>
    <w:rsid w:val="00DA3775"/>
    <w:rsid w:val="00DA37D1"/>
    <w:rsid w:val="00DA39F9"/>
    <w:rsid w:val="00DA3A11"/>
    <w:rsid w:val="00DA3BFF"/>
    <w:rsid w:val="00DA3ED3"/>
    <w:rsid w:val="00DA3F43"/>
    <w:rsid w:val="00DA41C0"/>
    <w:rsid w:val="00DA45CA"/>
    <w:rsid w:val="00DA4877"/>
    <w:rsid w:val="00DA4901"/>
    <w:rsid w:val="00DA49F9"/>
    <w:rsid w:val="00DA4C03"/>
    <w:rsid w:val="00DA4CFD"/>
    <w:rsid w:val="00DA53D8"/>
    <w:rsid w:val="00DA55B9"/>
    <w:rsid w:val="00DA56D2"/>
    <w:rsid w:val="00DA5721"/>
    <w:rsid w:val="00DA572E"/>
    <w:rsid w:val="00DA59FB"/>
    <w:rsid w:val="00DA5CB8"/>
    <w:rsid w:val="00DA5DD9"/>
    <w:rsid w:val="00DA5E1C"/>
    <w:rsid w:val="00DA60F6"/>
    <w:rsid w:val="00DA61F8"/>
    <w:rsid w:val="00DA6249"/>
    <w:rsid w:val="00DA664A"/>
    <w:rsid w:val="00DA701A"/>
    <w:rsid w:val="00DA75E3"/>
    <w:rsid w:val="00DA7633"/>
    <w:rsid w:val="00DA77DE"/>
    <w:rsid w:val="00DA7A2A"/>
    <w:rsid w:val="00DA7B18"/>
    <w:rsid w:val="00DB049E"/>
    <w:rsid w:val="00DB0573"/>
    <w:rsid w:val="00DB060B"/>
    <w:rsid w:val="00DB0A16"/>
    <w:rsid w:val="00DB0B3C"/>
    <w:rsid w:val="00DB0EA6"/>
    <w:rsid w:val="00DB0EC7"/>
    <w:rsid w:val="00DB0F62"/>
    <w:rsid w:val="00DB0FA6"/>
    <w:rsid w:val="00DB1098"/>
    <w:rsid w:val="00DB133F"/>
    <w:rsid w:val="00DB15D5"/>
    <w:rsid w:val="00DB18A9"/>
    <w:rsid w:val="00DB1B3B"/>
    <w:rsid w:val="00DB1F7A"/>
    <w:rsid w:val="00DB232D"/>
    <w:rsid w:val="00DB2F9F"/>
    <w:rsid w:val="00DB3081"/>
    <w:rsid w:val="00DB3247"/>
    <w:rsid w:val="00DB4822"/>
    <w:rsid w:val="00DB4885"/>
    <w:rsid w:val="00DB48D4"/>
    <w:rsid w:val="00DB4FF2"/>
    <w:rsid w:val="00DB5249"/>
    <w:rsid w:val="00DB568C"/>
    <w:rsid w:val="00DB5744"/>
    <w:rsid w:val="00DB5B1A"/>
    <w:rsid w:val="00DB5C9F"/>
    <w:rsid w:val="00DB6231"/>
    <w:rsid w:val="00DB6370"/>
    <w:rsid w:val="00DB6402"/>
    <w:rsid w:val="00DB688B"/>
    <w:rsid w:val="00DB6A69"/>
    <w:rsid w:val="00DB6C4D"/>
    <w:rsid w:val="00DB6D77"/>
    <w:rsid w:val="00DB72CD"/>
    <w:rsid w:val="00DB73FA"/>
    <w:rsid w:val="00DB743E"/>
    <w:rsid w:val="00DB7703"/>
    <w:rsid w:val="00DB773B"/>
    <w:rsid w:val="00DB7A3C"/>
    <w:rsid w:val="00DB7D1F"/>
    <w:rsid w:val="00DC0996"/>
    <w:rsid w:val="00DC0B6E"/>
    <w:rsid w:val="00DC0F0F"/>
    <w:rsid w:val="00DC1C0E"/>
    <w:rsid w:val="00DC1D2D"/>
    <w:rsid w:val="00DC1E49"/>
    <w:rsid w:val="00DC1EA1"/>
    <w:rsid w:val="00DC1F30"/>
    <w:rsid w:val="00DC1FBD"/>
    <w:rsid w:val="00DC2095"/>
    <w:rsid w:val="00DC215C"/>
    <w:rsid w:val="00DC228B"/>
    <w:rsid w:val="00DC22A9"/>
    <w:rsid w:val="00DC24D9"/>
    <w:rsid w:val="00DC2521"/>
    <w:rsid w:val="00DC27E0"/>
    <w:rsid w:val="00DC295A"/>
    <w:rsid w:val="00DC2B1C"/>
    <w:rsid w:val="00DC2B63"/>
    <w:rsid w:val="00DC3225"/>
    <w:rsid w:val="00DC356F"/>
    <w:rsid w:val="00DC3583"/>
    <w:rsid w:val="00DC3655"/>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5BC"/>
    <w:rsid w:val="00DC762E"/>
    <w:rsid w:val="00DC77A1"/>
    <w:rsid w:val="00DC77EC"/>
    <w:rsid w:val="00DC787B"/>
    <w:rsid w:val="00DC78C9"/>
    <w:rsid w:val="00DC7902"/>
    <w:rsid w:val="00DC7D66"/>
    <w:rsid w:val="00DD0020"/>
    <w:rsid w:val="00DD00B1"/>
    <w:rsid w:val="00DD01D6"/>
    <w:rsid w:val="00DD03C7"/>
    <w:rsid w:val="00DD071B"/>
    <w:rsid w:val="00DD081F"/>
    <w:rsid w:val="00DD0FC3"/>
    <w:rsid w:val="00DD11FD"/>
    <w:rsid w:val="00DD12B8"/>
    <w:rsid w:val="00DD13E3"/>
    <w:rsid w:val="00DD1451"/>
    <w:rsid w:val="00DD150A"/>
    <w:rsid w:val="00DD15EA"/>
    <w:rsid w:val="00DD1791"/>
    <w:rsid w:val="00DD1904"/>
    <w:rsid w:val="00DD19EF"/>
    <w:rsid w:val="00DD1D26"/>
    <w:rsid w:val="00DD1EAB"/>
    <w:rsid w:val="00DD2115"/>
    <w:rsid w:val="00DD2121"/>
    <w:rsid w:val="00DD21B0"/>
    <w:rsid w:val="00DD2274"/>
    <w:rsid w:val="00DD229E"/>
    <w:rsid w:val="00DD298D"/>
    <w:rsid w:val="00DD2B74"/>
    <w:rsid w:val="00DD31F1"/>
    <w:rsid w:val="00DD32EF"/>
    <w:rsid w:val="00DD3919"/>
    <w:rsid w:val="00DD43D9"/>
    <w:rsid w:val="00DD4450"/>
    <w:rsid w:val="00DD445A"/>
    <w:rsid w:val="00DD45FD"/>
    <w:rsid w:val="00DD5495"/>
    <w:rsid w:val="00DD54D4"/>
    <w:rsid w:val="00DD55E0"/>
    <w:rsid w:val="00DD56BA"/>
    <w:rsid w:val="00DD5883"/>
    <w:rsid w:val="00DD5918"/>
    <w:rsid w:val="00DD5A5A"/>
    <w:rsid w:val="00DD5AD2"/>
    <w:rsid w:val="00DD5B46"/>
    <w:rsid w:val="00DD5C80"/>
    <w:rsid w:val="00DD5CBD"/>
    <w:rsid w:val="00DD5CDF"/>
    <w:rsid w:val="00DD6006"/>
    <w:rsid w:val="00DD63DF"/>
    <w:rsid w:val="00DD6676"/>
    <w:rsid w:val="00DD6CB5"/>
    <w:rsid w:val="00DD6EA0"/>
    <w:rsid w:val="00DD71C3"/>
    <w:rsid w:val="00DD7930"/>
    <w:rsid w:val="00DD7D69"/>
    <w:rsid w:val="00DE00F3"/>
    <w:rsid w:val="00DE05CE"/>
    <w:rsid w:val="00DE0646"/>
    <w:rsid w:val="00DE06EE"/>
    <w:rsid w:val="00DE0858"/>
    <w:rsid w:val="00DE08B9"/>
    <w:rsid w:val="00DE0B00"/>
    <w:rsid w:val="00DE0B17"/>
    <w:rsid w:val="00DE0CBF"/>
    <w:rsid w:val="00DE112C"/>
    <w:rsid w:val="00DE1212"/>
    <w:rsid w:val="00DE1301"/>
    <w:rsid w:val="00DE1496"/>
    <w:rsid w:val="00DE1C50"/>
    <w:rsid w:val="00DE1E0A"/>
    <w:rsid w:val="00DE1F05"/>
    <w:rsid w:val="00DE1FD3"/>
    <w:rsid w:val="00DE23AF"/>
    <w:rsid w:val="00DE24F2"/>
    <w:rsid w:val="00DE256D"/>
    <w:rsid w:val="00DE2740"/>
    <w:rsid w:val="00DE281D"/>
    <w:rsid w:val="00DE2887"/>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34D"/>
    <w:rsid w:val="00DF0588"/>
    <w:rsid w:val="00DF076B"/>
    <w:rsid w:val="00DF09AE"/>
    <w:rsid w:val="00DF0AC7"/>
    <w:rsid w:val="00DF0B59"/>
    <w:rsid w:val="00DF0EE7"/>
    <w:rsid w:val="00DF1597"/>
    <w:rsid w:val="00DF15B7"/>
    <w:rsid w:val="00DF1678"/>
    <w:rsid w:val="00DF1B81"/>
    <w:rsid w:val="00DF1BB4"/>
    <w:rsid w:val="00DF1EE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313"/>
    <w:rsid w:val="00DF455B"/>
    <w:rsid w:val="00DF463A"/>
    <w:rsid w:val="00DF4831"/>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8A3"/>
    <w:rsid w:val="00E01AAC"/>
    <w:rsid w:val="00E01B9F"/>
    <w:rsid w:val="00E01CC6"/>
    <w:rsid w:val="00E01EC9"/>
    <w:rsid w:val="00E0233F"/>
    <w:rsid w:val="00E02515"/>
    <w:rsid w:val="00E028F8"/>
    <w:rsid w:val="00E028FF"/>
    <w:rsid w:val="00E02924"/>
    <w:rsid w:val="00E029CA"/>
    <w:rsid w:val="00E02CE1"/>
    <w:rsid w:val="00E03331"/>
    <w:rsid w:val="00E036F2"/>
    <w:rsid w:val="00E0374C"/>
    <w:rsid w:val="00E03845"/>
    <w:rsid w:val="00E03864"/>
    <w:rsid w:val="00E03881"/>
    <w:rsid w:val="00E0423E"/>
    <w:rsid w:val="00E046C6"/>
    <w:rsid w:val="00E04B57"/>
    <w:rsid w:val="00E04DBE"/>
    <w:rsid w:val="00E04E75"/>
    <w:rsid w:val="00E0576C"/>
    <w:rsid w:val="00E05F2C"/>
    <w:rsid w:val="00E05FAA"/>
    <w:rsid w:val="00E0640A"/>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597"/>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33E"/>
    <w:rsid w:val="00E158D0"/>
    <w:rsid w:val="00E15E89"/>
    <w:rsid w:val="00E1603F"/>
    <w:rsid w:val="00E16125"/>
    <w:rsid w:val="00E163A0"/>
    <w:rsid w:val="00E16430"/>
    <w:rsid w:val="00E1659F"/>
    <w:rsid w:val="00E16C57"/>
    <w:rsid w:val="00E16CC8"/>
    <w:rsid w:val="00E16D49"/>
    <w:rsid w:val="00E171E3"/>
    <w:rsid w:val="00E1746B"/>
    <w:rsid w:val="00E174C8"/>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6AB"/>
    <w:rsid w:val="00E22923"/>
    <w:rsid w:val="00E22978"/>
    <w:rsid w:val="00E22E83"/>
    <w:rsid w:val="00E22FF3"/>
    <w:rsid w:val="00E23011"/>
    <w:rsid w:val="00E23767"/>
    <w:rsid w:val="00E23999"/>
    <w:rsid w:val="00E23D41"/>
    <w:rsid w:val="00E23E18"/>
    <w:rsid w:val="00E24277"/>
    <w:rsid w:val="00E24509"/>
    <w:rsid w:val="00E24670"/>
    <w:rsid w:val="00E24802"/>
    <w:rsid w:val="00E248A9"/>
    <w:rsid w:val="00E248D4"/>
    <w:rsid w:val="00E24D3A"/>
    <w:rsid w:val="00E24DFF"/>
    <w:rsid w:val="00E24E5A"/>
    <w:rsid w:val="00E250D9"/>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83"/>
    <w:rsid w:val="00E30EEE"/>
    <w:rsid w:val="00E30F98"/>
    <w:rsid w:val="00E31033"/>
    <w:rsid w:val="00E3176B"/>
    <w:rsid w:val="00E31D9D"/>
    <w:rsid w:val="00E31EB2"/>
    <w:rsid w:val="00E3247E"/>
    <w:rsid w:val="00E32B74"/>
    <w:rsid w:val="00E32CC1"/>
    <w:rsid w:val="00E32D28"/>
    <w:rsid w:val="00E32D31"/>
    <w:rsid w:val="00E32F2B"/>
    <w:rsid w:val="00E32F54"/>
    <w:rsid w:val="00E3303A"/>
    <w:rsid w:val="00E3317B"/>
    <w:rsid w:val="00E33BD1"/>
    <w:rsid w:val="00E349F7"/>
    <w:rsid w:val="00E34AB8"/>
    <w:rsid w:val="00E34E2B"/>
    <w:rsid w:val="00E35630"/>
    <w:rsid w:val="00E3571F"/>
    <w:rsid w:val="00E359C3"/>
    <w:rsid w:val="00E360D0"/>
    <w:rsid w:val="00E361D7"/>
    <w:rsid w:val="00E3622C"/>
    <w:rsid w:val="00E36386"/>
    <w:rsid w:val="00E364D4"/>
    <w:rsid w:val="00E36858"/>
    <w:rsid w:val="00E3697B"/>
    <w:rsid w:val="00E36B09"/>
    <w:rsid w:val="00E36E0A"/>
    <w:rsid w:val="00E36EEA"/>
    <w:rsid w:val="00E37253"/>
    <w:rsid w:val="00E37C5E"/>
    <w:rsid w:val="00E40626"/>
    <w:rsid w:val="00E4083D"/>
    <w:rsid w:val="00E4084E"/>
    <w:rsid w:val="00E40B84"/>
    <w:rsid w:val="00E40C5B"/>
    <w:rsid w:val="00E40F66"/>
    <w:rsid w:val="00E41360"/>
    <w:rsid w:val="00E422D7"/>
    <w:rsid w:val="00E423FD"/>
    <w:rsid w:val="00E430EC"/>
    <w:rsid w:val="00E43341"/>
    <w:rsid w:val="00E43A2B"/>
    <w:rsid w:val="00E43ACD"/>
    <w:rsid w:val="00E43C63"/>
    <w:rsid w:val="00E43FB5"/>
    <w:rsid w:val="00E44425"/>
    <w:rsid w:val="00E444B9"/>
    <w:rsid w:val="00E4503F"/>
    <w:rsid w:val="00E451BB"/>
    <w:rsid w:val="00E4557B"/>
    <w:rsid w:val="00E4597A"/>
    <w:rsid w:val="00E46202"/>
    <w:rsid w:val="00E46776"/>
    <w:rsid w:val="00E4731A"/>
    <w:rsid w:val="00E47398"/>
    <w:rsid w:val="00E47422"/>
    <w:rsid w:val="00E47A97"/>
    <w:rsid w:val="00E47E43"/>
    <w:rsid w:val="00E50346"/>
    <w:rsid w:val="00E50413"/>
    <w:rsid w:val="00E50462"/>
    <w:rsid w:val="00E50527"/>
    <w:rsid w:val="00E5083C"/>
    <w:rsid w:val="00E50A5C"/>
    <w:rsid w:val="00E50C42"/>
    <w:rsid w:val="00E50D0E"/>
    <w:rsid w:val="00E51043"/>
    <w:rsid w:val="00E51089"/>
    <w:rsid w:val="00E510B0"/>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230"/>
    <w:rsid w:val="00E54415"/>
    <w:rsid w:val="00E54485"/>
    <w:rsid w:val="00E54718"/>
    <w:rsid w:val="00E54782"/>
    <w:rsid w:val="00E548CC"/>
    <w:rsid w:val="00E548CF"/>
    <w:rsid w:val="00E54B30"/>
    <w:rsid w:val="00E54BAC"/>
    <w:rsid w:val="00E54C99"/>
    <w:rsid w:val="00E54CE0"/>
    <w:rsid w:val="00E54F3A"/>
    <w:rsid w:val="00E54F3C"/>
    <w:rsid w:val="00E55251"/>
    <w:rsid w:val="00E55688"/>
    <w:rsid w:val="00E55834"/>
    <w:rsid w:val="00E55B83"/>
    <w:rsid w:val="00E55BF0"/>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04B"/>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18"/>
    <w:rsid w:val="00E6234F"/>
    <w:rsid w:val="00E6267E"/>
    <w:rsid w:val="00E626CC"/>
    <w:rsid w:val="00E62798"/>
    <w:rsid w:val="00E62CE7"/>
    <w:rsid w:val="00E62D6E"/>
    <w:rsid w:val="00E62DE0"/>
    <w:rsid w:val="00E62EEC"/>
    <w:rsid w:val="00E63046"/>
    <w:rsid w:val="00E632C1"/>
    <w:rsid w:val="00E633C5"/>
    <w:rsid w:val="00E636F7"/>
    <w:rsid w:val="00E63D9F"/>
    <w:rsid w:val="00E6417D"/>
    <w:rsid w:val="00E645B5"/>
    <w:rsid w:val="00E64797"/>
    <w:rsid w:val="00E647FA"/>
    <w:rsid w:val="00E6489A"/>
    <w:rsid w:val="00E64ED1"/>
    <w:rsid w:val="00E654EE"/>
    <w:rsid w:val="00E65801"/>
    <w:rsid w:val="00E659BE"/>
    <w:rsid w:val="00E65A9F"/>
    <w:rsid w:val="00E65B02"/>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17DD"/>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26F"/>
    <w:rsid w:val="00E745A9"/>
    <w:rsid w:val="00E74828"/>
    <w:rsid w:val="00E74895"/>
    <w:rsid w:val="00E74F3D"/>
    <w:rsid w:val="00E74FEA"/>
    <w:rsid w:val="00E759D2"/>
    <w:rsid w:val="00E75D28"/>
    <w:rsid w:val="00E75EC7"/>
    <w:rsid w:val="00E75F6B"/>
    <w:rsid w:val="00E761B7"/>
    <w:rsid w:val="00E766ED"/>
    <w:rsid w:val="00E76793"/>
    <w:rsid w:val="00E7686B"/>
    <w:rsid w:val="00E7694C"/>
    <w:rsid w:val="00E76BF8"/>
    <w:rsid w:val="00E76D8B"/>
    <w:rsid w:val="00E76E6E"/>
    <w:rsid w:val="00E771E8"/>
    <w:rsid w:val="00E772C5"/>
    <w:rsid w:val="00E774DF"/>
    <w:rsid w:val="00E77540"/>
    <w:rsid w:val="00E77B24"/>
    <w:rsid w:val="00E77C79"/>
    <w:rsid w:val="00E77FD2"/>
    <w:rsid w:val="00E80157"/>
    <w:rsid w:val="00E802BD"/>
    <w:rsid w:val="00E8069F"/>
    <w:rsid w:val="00E806F8"/>
    <w:rsid w:val="00E80708"/>
    <w:rsid w:val="00E80933"/>
    <w:rsid w:val="00E80A5F"/>
    <w:rsid w:val="00E80BE7"/>
    <w:rsid w:val="00E80CE9"/>
    <w:rsid w:val="00E81000"/>
    <w:rsid w:val="00E81E1A"/>
    <w:rsid w:val="00E81EA8"/>
    <w:rsid w:val="00E81F59"/>
    <w:rsid w:val="00E82384"/>
    <w:rsid w:val="00E825AA"/>
    <w:rsid w:val="00E82661"/>
    <w:rsid w:val="00E827A1"/>
    <w:rsid w:val="00E82B57"/>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41C"/>
    <w:rsid w:val="00E90523"/>
    <w:rsid w:val="00E9052F"/>
    <w:rsid w:val="00E90815"/>
    <w:rsid w:val="00E91427"/>
    <w:rsid w:val="00E914D2"/>
    <w:rsid w:val="00E9159F"/>
    <w:rsid w:val="00E91773"/>
    <w:rsid w:val="00E9187C"/>
    <w:rsid w:val="00E91946"/>
    <w:rsid w:val="00E91961"/>
    <w:rsid w:val="00E91E47"/>
    <w:rsid w:val="00E923D7"/>
    <w:rsid w:val="00E92666"/>
    <w:rsid w:val="00E926C3"/>
    <w:rsid w:val="00E92A01"/>
    <w:rsid w:val="00E92B5E"/>
    <w:rsid w:val="00E92C76"/>
    <w:rsid w:val="00E931EE"/>
    <w:rsid w:val="00E93836"/>
    <w:rsid w:val="00E938DE"/>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DE7"/>
    <w:rsid w:val="00EA0E71"/>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DFD"/>
    <w:rsid w:val="00EA4093"/>
    <w:rsid w:val="00EA45EB"/>
    <w:rsid w:val="00EA48AD"/>
    <w:rsid w:val="00EA4A0B"/>
    <w:rsid w:val="00EA4B15"/>
    <w:rsid w:val="00EA4ED8"/>
    <w:rsid w:val="00EA505C"/>
    <w:rsid w:val="00EA51E4"/>
    <w:rsid w:val="00EA538A"/>
    <w:rsid w:val="00EA53BC"/>
    <w:rsid w:val="00EA53CA"/>
    <w:rsid w:val="00EA548D"/>
    <w:rsid w:val="00EA590E"/>
    <w:rsid w:val="00EA59EC"/>
    <w:rsid w:val="00EA5A1E"/>
    <w:rsid w:val="00EA5A4D"/>
    <w:rsid w:val="00EA5C06"/>
    <w:rsid w:val="00EA5EDE"/>
    <w:rsid w:val="00EA65BD"/>
    <w:rsid w:val="00EA684C"/>
    <w:rsid w:val="00EA6AAC"/>
    <w:rsid w:val="00EA6D5B"/>
    <w:rsid w:val="00EA6EEE"/>
    <w:rsid w:val="00EA70EC"/>
    <w:rsid w:val="00EA7551"/>
    <w:rsid w:val="00EA75FC"/>
    <w:rsid w:val="00EA7853"/>
    <w:rsid w:val="00EB063F"/>
    <w:rsid w:val="00EB0892"/>
    <w:rsid w:val="00EB0E08"/>
    <w:rsid w:val="00EB1035"/>
    <w:rsid w:val="00EB1519"/>
    <w:rsid w:val="00EB1A3E"/>
    <w:rsid w:val="00EB1A48"/>
    <w:rsid w:val="00EB1AAA"/>
    <w:rsid w:val="00EB2043"/>
    <w:rsid w:val="00EB20FA"/>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1AB"/>
    <w:rsid w:val="00EC0659"/>
    <w:rsid w:val="00EC0CEF"/>
    <w:rsid w:val="00EC0DAF"/>
    <w:rsid w:val="00EC115A"/>
    <w:rsid w:val="00EC157F"/>
    <w:rsid w:val="00EC15EC"/>
    <w:rsid w:val="00EC2152"/>
    <w:rsid w:val="00EC23A3"/>
    <w:rsid w:val="00EC2868"/>
    <w:rsid w:val="00EC29C7"/>
    <w:rsid w:val="00EC2D68"/>
    <w:rsid w:val="00EC3681"/>
    <w:rsid w:val="00EC371A"/>
    <w:rsid w:val="00EC3814"/>
    <w:rsid w:val="00EC3F19"/>
    <w:rsid w:val="00EC3FE9"/>
    <w:rsid w:val="00EC4050"/>
    <w:rsid w:val="00EC405C"/>
    <w:rsid w:val="00EC45AE"/>
    <w:rsid w:val="00EC46B6"/>
    <w:rsid w:val="00EC47AF"/>
    <w:rsid w:val="00EC4CF7"/>
    <w:rsid w:val="00EC5369"/>
    <w:rsid w:val="00EC546D"/>
    <w:rsid w:val="00EC5685"/>
    <w:rsid w:val="00EC5899"/>
    <w:rsid w:val="00EC674C"/>
    <w:rsid w:val="00EC6855"/>
    <w:rsid w:val="00EC6987"/>
    <w:rsid w:val="00EC6AB9"/>
    <w:rsid w:val="00EC6F76"/>
    <w:rsid w:val="00EC7031"/>
    <w:rsid w:val="00EC7146"/>
    <w:rsid w:val="00EC735A"/>
    <w:rsid w:val="00EC75C7"/>
    <w:rsid w:val="00EC77AF"/>
    <w:rsid w:val="00EC7891"/>
    <w:rsid w:val="00EC7956"/>
    <w:rsid w:val="00EC79BE"/>
    <w:rsid w:val="00ED01CF"/>
    <w:rsid w:val="00ED02A2"/>
    <w:rsid w:val="00ED02B0"/>
    <w:rsid w:val="00ED0300"/>
    <w:rsid w:val="00ED0422"/>
    <w:rsid w:val="00ED04C1"/>
    <w:rsid w:val="00ED0876"/>
    <w:rsid w:val="00ED0CFE"/>
    <w:rsid w:val="00ED0D2B"/>
    <w:rsid w:val="00ED103E"/>
    <w:rsid w:val="00ED1861"/>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5211"/>
    <w:rsid w:val="00ED527D"/>
    <w:rsid w:val="00ED5344"/>
    <w:rsid w:val="00ED5576"/>
    <w:rsid w:val="00ED5617"/>
    <w:rsid w:val="00ED5A84"/>
    <w:rsid w:val="00ED60CC"/>
    <w:rsid w:val="00ED6367"/>
    <w:rsid w:val="00ED66B1"/>
    <w:rsid w:val="00ED66D5"/>
    <w:rsid w:val="00ED67B5"/>
    <w:rsid w:val="00ED6936"/>
    <w:rsid w:val="00ED6DDF"/>
    <w:rsid w:val="00ED6E15"/>
    <w:rsid w:val="00ED6F38"/>
    <w:rsid w:val="00ED70C1"/>
    <w:rsid w:val="00ED72A1"/>
    <w:rsid w:val="00ED72AF"/>
    <w:rsid w:val="00ED7456"/>
    <w:rsid w:val="00ED75F3"/>
    <w:rsid w:val="00ED78E0"/>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68A"/>
    <w:rsid w:val="00EE292A"/>
    <w:rsid w:val="00EE2A93"/>
    <w:rsid w:val="00EE2E2F"/>
    <w:rsid w:val="00EE2FEC"/>
    <w:rsid w:val="00EE32E2"/>
    <w:rsid w:val="00EE3658"/>
    <w:rsid w:val="00EE36CB"/>
    <w:rsid w:val="00EE3A64"/>
    <w:rsid w:val="00EE3B98"/>
    <w:rsid w:val="00EE3E6F"/>
    <w:rsid w:val="00EE3EB0"/>
    <w:rsid w:val="00EE3F77"/>
    <w:rsid w:val="00EE401D"/>
    <w:rsid w:val="00EE4187"/>
    <w:rsid w:val="00EE4774"/>
    <w:rsid w:val="00EE495C"/>
    <w:rsid w:val="00EE497B"/>
    <w:rsid w:val="00EE4F72"/>
    <w:rsid w:val="00EE5260"/>
    <w:rsid w:val="00EE5545"/>
    <w:rsid w:val="00EE55D7"/>
    <w:rsid w:val="00EE56D7"/>
    <w:rsid w:val="00EE5BC3"/>
    <w:rsid w:val="00EE63A5"/>
    <w:rsid w:val="00EE64AC"/>
    <w:rsid w:val="00EE656B"/>
    <w:rsid w:val="00EE67AC"/>
    <w:rsid w:val="00EE6899"/>
    <w:rsid w:val="00EE696F"/>
    <w:rsid w:val="00EE734B"/>
    <w:rsid w:val="00EE75F1"/>
    <w:rsid w:val="00EE75F3"/>
    <w:rsid w:val="00EE7632"/>
    <w:rsid w:val="00EE76A9"/>
    <w:rsid w:val="00EE7758"/>
    <w:rsid w:val="00EE77A6"/>
    <w:rsid w:val="00EE7AE9"/>
    <w:rsid w:val="00EE7C01"/>
    <w:rsid w:val="00EE7C2E"/>
    <w:rsid w:val="00EE7CCF"/>
    <w:rsid w:val="00EE7FA7"/>
    <w:rsid w:val="00EE7FC0"/>
    <w:rsid w:val="00EF01FB"/>
    <w:rsid w:val="00EF03CC"/>
    <w:rsid w:val="00EF0695"/>
    <w:rsid w:val="00EF06EE"/>
    <w:rsid w:val="00EF0797"/>
    <w:rsid w:val="00EF08E4"/>
    <w:rsid w:val="00EF0D2C"/>
    <w:rsid w:val="00EF132B"/>
    <w:rsid w:val="00EF136E"/>
    <w:rsid w:val="00EF177C"/>
    <w:rsid w:val="00EF1B79"/>
    <w:rsid w:val="00EF1DB4"/>
    <w:rsid w:val="00EF21C3"/>
    <w:rsid w:val="00EF256C"/>
    <w:rsid w:val="00EF2680"/>
    <w:rsid w:val="00EF28C2"/>
    <w:rsid w:val="00EF2AB4"/>
    <w:rsid w:val="00EF3053"/>
    <w:rsid w:val="00EF33C5"/>
    <w:rsid w:val="00EF353B"/>
    <w:rsid w:val="00EF35BF"/>
    <w:rsid w:val="00EF38F7"/>
    <w:rsid w:val="00EF46A9"/>
    <w:rsid w:val="00EF504A"/>
    <w:rsid w:val="00EF509F"/>
    <w:rsid w:val="00EF55EC"/>
    <w:rsid w:val="00EF5813"/>
    <w:rsid w:val="00EF59AA"/>
    <w:rsid w:val="00EF5B1D"/>
    <w:rsid w:val="00EF5C38"/>
    <w:rsid w:val="00EF5CAC"/>
    <w:rsid w:val="00EF5D53"/>
    <w:rsid w:val="00EF5ED3"/>
    <w:rsid w:val="00EF64C3"/>
    <w:rsid w:val="00EF67A1"/>
    <w:rsid w:val="00EF67BC"/>
    <w:rsid w:val="00EF685E"/>
    <w:rsid w:val="00EF6948"/>
    <w:rsid w:val="00EF697C"/>
    <w:rsid w:val="00EF69DE"/>
    <w:rsid w:val="00EF6DDB"/>
    <w:rsid w:val="00EF6F1D"/>
    <w:rsid w:val="00EF7449"/>
    <w:rsid w:val="00EF74AB"/>
    <w:rsid w:val="00EF753C"/>
    <w:rsid w:val="00EF7560"/>
    <w:rsid w:val="00EF7960"/>
    <w:rsid w:val="00F000D1"/>
    <w:rsid w:val="00F003E2"/>
    <w:rsid w:val="00F00693"/>
    <w:rsid w:val="00F00E90"/>
    <w:rsid w:val="00F01058"/>
    <w:rsid w:val="00F01E5F"/>
    <w:rsid w:val="00F01EF6"/>
    <w:rsid w:val="00F0211D"/>
    <w:rsid w:val="00F02124"/>
    <w:rsid w:val="00F02540"/>
    <w:rsid w:val="00F025DE"/>
    <w:rsid w:val="00F02973"/>
    <w:rsid w:val="00F0298C"/>
    <w:rsid w:val="00F02B95"/>
    <w:rsid w:val="00F02B9B"/>
    <w:rsid w:val="00F0320D"/>
    <w:rsid w:val="00F038E0"/>
    <w:rsid w:val="00F03949"/>
    <w:rsid w:val="00F03E89"/>
    <w:rsid w:val="00F0424B"/>
    <w:rsid w:val="00F04674"/>
    <w:rsid w:val="00F04726"/>
    <w:rsid w:val="00F04DD8"/>
    <w:rsid w:val="00F04EA4"/>
    <w:rsid w:val="00F0547D"/>
    <w:rsid w:val="00F054C2"/>
    <w:rsid w:val="00F058F3"/>
    <w:rsid w:val="00F059EA"/>
    <w:rsid w:val="00F05BFB"/>
    <w:rsid w:val="00F05E54"/>
    <w:rsid w:val="00F061D7"/>
    <w:rsid w:val="00F0675C"/>
    <w:rsid w:val="00F068C9"/>
    <w:rsid w:val="00F0694C"/>
    <w:rsid w:val="00F06A75"/>
    <w:rsid w:val="00F06C91"/>
    <w:rsid w:val="00F06D9F"/>
    <w:rsid w:val="00F06FA7"/>
    <w:rsid w:val="00F07252"/>
    <w:rsid w:val="00F077C4"/>
    <w:rsid w:val="00F07D14"/>
    <w:rsid w:val="00F07D59"/>
    <w:rsid w:val="00F10308"/>
    <w:rsid w:val="00F1070A"/>
    <w:rsid w:val="00F1071E"/>
    <w:rsid w:val="00F10897"/>
    <w:rsid w:val="00F10A74"/>
    <w:rsid w:val="00F10ACB"/>
    <w:rsid w:val="00F10C1E"/>
    <w:rsid w:val="00F111D1"/>
    <w:rsid w:val="00F116C2"/>
    <w:rsid w:val="00F11727"/>
    <w:rsid w:val="00F1179D"/>
    <w:rsid w:val="00F119A6"/>
    <w:rsid w:val="00F11B65"/>
    <w:rsid w:val="00F11B88"/>
    <w:rsid w:val="00F11C32"/>
    <w:rsid w:val="00F11CCF"/>
    <w:rsid w:val="00F11E5C"/>
    <w:rsid w:val="00F11E7D"/>
    <w:rsid w:val="00F12150"/>
    <w:rsid w:val="00F122B7"/>
    <w:rsid w:val="00F122EC"/>
    <w:rsid w:val="00F12300"/>
    <w:rsid w:val="00F12A53"/>
    <w:rsid w:val="00F12DDB"/>
    <w:rsid w:val="00F12EC9"/>
    <w:rsid w:val="00F13106"/>
    <w:rsid w:val="00F13432"/>
    <w:rsid w:val="00F13525"/>
    <w:rsid w:val="00F1380A"/>
    <w:rsid w:val="00F13D2B"/>
    <w:rsid w:val="00F13DDD"/>
    <w:rsid w:val="00F140D7"/>
    <w:rsid w:val="00F1442A"/>
    <w:rsid w:val="00F14A18"/>
    <w:rsid w:val="00F14B0F"/>
    <w:rsid w:val="00F150C2"/>
    <w:rsid w:val="00F15136"/>
    <w:rsid w:val="00F15776"/>
    <w:rsid w:val="00F15AF6"/>
    <w:rsid w:val="00F15B4C"/>
    <w:rsid w:val="00F15E40"/>
    <w:rsid w:val="00F16000"/>
    <w:rsid w:val="00F16204"/>
    <w:rsid w:val="00F16329"/>
    <w:rsid w:val="00F16464"/>
    <w:rsid w:val="00F1661A"/>
    <w:rsid w:val="00F16F2F"/>
    <w:rsid w:val="00F173F3"/>
    <w:rsid w:val="00F17735"/>
    <w:rsid w:val="00F204D0"/>
    <w:rsid w:val="00F20527"/>
    <w:rsid w:val="00F20A72"/>
    <w:rsid w:val="00F20B22"/>
    <w:rsid w:val="00F20E3A"/>
    <w:rsid w:val="00F2101B"/>
    <w:rsid w:val="00F21514"/>
    <w:rsid w:val="00F21CA4"/>
    <w:rsid w:val="00F2208E"/>
    <w:rsid w:val="00F2212D"/>
    <w:rsid w:val="00F2257B"/>
    <w:rsid w:val="00F22607"/>
    <w:rsid w:val="00F2290E"/>
    <w:rsid w:val="00F22A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511"/>
    <w:rsid w:val="00F257F2"/>
    <w:rsid w:val="00F25AAA"/>
    <w:rsid w:val="00F25C03"/>
    <w:rsid w:val="00F25F13"/>
    <w:rsid w:val="00F261D5"/>
    <w:rsid w:val="00F26423"/>
    <w:rsid w:val="00F2691E"/>
    <w:rsid w:val="00F26D95"/>
    <w:rsid w:val="00F2727B"/>
    <w:rsid w:val="00F272B5"/>
    <w:rsid w:val="00F27384"/>
    <w:rsid w:val="00F27A68"/>
    <w:rsid w:val="00F27AFA"/>
    <w:rsid w:val="00F27D4F"/>
    <w:rsid w:val="00F27E69"/>
    <w:rsid w:val="00F301F5"/>
    <w:rsid w:val="00F3020A"/>
    <w:rsid w:val="00F302A2"/>
    <w:rsid w:val="00F30400"/>
    <w:rsid w:val="00F306C2"/>
    <w:rsid w:val="00F306F7"/>
    <w:rsid w:val="00F3087D"/>
    <w:rsid w:val="00F309D7"/>
    <w:rsid w:val="00F3122E"/>
    <w:rsid w:val="00F312A4"/>
    <w:rsid w:val="00F3177A"/>
    <w:rsid w:val="00F317F7"/>
    <w:rsid w:val="00F3186F"/>
    <w:rsid w:val="00F31C7E"/>
    <w:rsid w:val="00F31C87"/>
    <w:rsid w:val="00F32037"/>
    <w:rsid w:val="00F3208D"/>
    <w:rsid w:val="00F3237E"/>
    <w:rsid w:val="00F32569"/>
    <w:rsid w:val="00F32AAC"/>
    <w:rsid w:val="00F32BF4"/>
    <w:rsid w:val="00F32D25"/>
    <w:rsid w:val="00F32E30"/>
    <w:rsid w:val="00F32E47"/>
    <w:rsid w:val="00F32E9F"/>
    <w:rsid w:val="00F3329B"/>
    <w:rsid w:val="00F3351C"/>
    <w:rsid w:val="00F339A6"/>
    <w:rsid w:val="00F339D3"/>
    <w:rsid w:val="00F33D9A"/>
    <w:rsid w:val="00F33E79"/>
    <w:rsid w:val="00F34055"/>
    <w:rsid w:val="00F34294"/>
    <w:rsid w:val="00F34469"/>
    <w:rsid w:val="00F344D5"/>
    <w:rsid w:val="00F348A8"/>
    <w:rsid w:val="00F348C3"/>
    <w:rsid w:val="00F34DA9"/>
    <w:rsid w:val="00F34E35"/>
    <w:rsid w:val="00F34E7E"/>
    <w:rsid w:val="00F34F81"/>
    <w:rsid w:val="00F35907"/>
    <w:rsid w:val="00F35A9B"/>
    <w:rsid w:val="00F35CB4"/>
    <w:rsid w:val="00F35D14"/>
    <w:rsid w:val="00F36137"/>
    <w:rsid w:val="00F36459"/>
    <w:rsid w:val="00F36A61"/>
    <w:rsid w:val="00F37207"/>
    <w:rsid w:val="00F3725B"/>
    <w:rsid w:val="00F373FB"/>
    <w:rsid w:val="00F37460"/>
    <w:rsid w:val="00F3762A"/>
    <w:rsid w:val="00F37666"/>
    <w:rsid w:val="00F376D6"/>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33E"/>
    <w:rsid w:val="00F41371"/>
    <w:rsid w:val="00F414D4"/>
    <w:rsid w:val="00F41630"/>
    <w:rsid w:val="00F41F97"/>
    <w:rsid w:val="00F42318"/>
    <w:rsid w:val="00F427D6"/>
    <w:rsid w:val="00F42ABC"/>
    <w:rsid w:val="00F435DF"/>
    <w:rsid w:val="00F43A1C"/>
    <w:rsid w:val="00F43EB8"/>
    <w:rsid w:val="00F442F4"/>
    <w:rsid w:val="00F447B5"/>
    <w:rsid w:val="00F44878"/>
    <w:rsid w:val="00F448C0"/>
    <w:rsid w:val="00F44931"/>
    <w:rsid w:val="00F44BB2"/>
    <w:rsid w:val="00F44EFC"/>
    <w:rsid w:val="00F44F84"/>
    <w:rsid w:val="00F4532A"/>
    <w:rsid w:val="00F45807"/>
    <w:rsid w:val="00F45B13"/>
    <w:rsid w:val="00F45F42"/>
    <w:rsid w:val="00F46096"/>
    <w:rsid w:val="00F461C9"/>
    <w:rsid w:val="00F462BE"/>
    <w:rsid w:val="00F4691D"/>
    <w:rsid w:val="00F46C23"/>
    <w:rsid w:val="00F46DBC"/>
    <w:rsid w:val="00F47688"/>
    <w:rsid w:val="00F476F5"/>
    <w:rsid w:val="00F47AB7"/>
    <w:rsid w:val="00F47B90"/>
    <w:rsid w:val="00F47D1C"/>
    <w:rsid w:val="00F47D8A"/>
    <w:rsid w:val="00F5012D"/>
    <w:rsid w:val="00F502DF"/>
    <w:rsid w:val="00F509F5"/>
    <w:rsid w:val="00F50AC0"/>
    <w:rsid w:val="00F50B61"/>
    <w:rsid w:val="00F5124A"/>
    <w:rsid w:val="00F5149D"/>
    <w:rsid w:val="00F515EB"/>
    <w:rsid w:val="00F51DB8"/>
    <w:rsid w:val="00F51DF2"/>
    <w:rsid w:val="00F51F40"/>
    <w:rsid w:val="00F5239F"/>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9D"/>
    <w:rsid w:val="00F55ECD"/>
    <w:rsid w:val="00F5610C"/>
    <w:rsid w:val="00F56643"/>
    <w:rsid w:val="00F56B9D"/>
    <w:rsid w:val="00F56DAA"/>
    <w:rsid w:val="00F570E1"/>
    <w:rsid w:val="00F57323"/>
    <w:rsid w:val="00F5737D"/>
    <w:rsid w:val="00F57866"/>
    <w:rsid w:val="00F57AA0"/>
    <w:rsid w:val="00F57F18"/>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6AF"/>
    <w:rsid w:val="00F637F2"/>
    <w:rsid w:val="00F63B89"/>
    <w:rsid w:val="00F63DE5"/>
    <w:rsid w:val="00F63E74"/>
    <w:rsid w:val="00F63F6C"/>
    <w:rsid w:val="00F64247"/>
    <w:rsid w:val="00F6438D"/>
    <w:rsid w:val="00F645B9"/>
    <w:rsid w:val="00F646E9"/>
    <w:rsid w:val="00F649C6"/>
    <w:rsid w:val="00F649CD"/>
    <w:rsid w:val="00F64AA3"/>
    <w:rsid w:val="00F64D06"/>
    <w:rsid w:val="00F64DA1"/>
    <w:rsid w:val="00F64EC9"/>
    <w:rsid w:val="00F64F04"/>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0B04"/>
    <w:rsid w:val="00F71233"/>
    <w:rsid w:val="00F713CC"/>
    <w:rsid w:val="00F7145A"/>
    <w:rsid w:val="00F715E1"/>
    <w:rsid w:val="00F7229D"/>
    <w:rsid w:val="00F727A0"/>
    <w:rsid w:val="00F72A52"/>
    <w:rsid w:val="00F72A7A"/>
    <w:rsid w:val="00F72C06"/>
    <w:rsid w:val="00F72C16"/>
    <w:rsid w:val="00F72D59"/>
    <w:rsid w:val="00F7306F"/>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27D"/>
    <w:rsid w:val="00F76303"/>
    <w:rsid w:val="00F76553"/>
    <w:rsid w:val="00F76700"/>
    <w:rsid w:val="00F76A56"/>
    <w:rsid w:val="00F76D12"/>
    <w:rsid w:val="00F76E77"/>
    <w:rsid w:val="00F779AE"/>
    <w:rsid w:val="00F77CD6"/>
    <w:rsid w:val="00F77DBD"/>
    <w:rsid w:val="00F77EE4"/>
    <w:rsid w:val="00F77F3A"/>
    <w:rsid w:val="00F77F58"/>
    <w:rsid w:val="00F77F68"/>
    <w:rsid w:val="00F80055"/>
    <w:rsid w:val="00F8036F"/>
    <w:rsid w:val="00F804F1"/>
    <w:rsid w:val="00F80794"/>
    <w:rsid w:val="00F808EF"/>
    <w:rsid w:val="00F80F03"/>
    <w:rsid w:val="00F818CE"/>
    <w:rsid w:val="00F81D89"/>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221"/>
    <w:rsid w:val="00F84488"/>
    <w:rsid w:val="00F8449B"/>
    <w:rsid w:val="00F84657"/>
    <w:rsid w:val="00F84B24"/>
    <w:rsid w:val="00F84DC0"/>
    <w:rsid w:val="00F84DD2"/>
    <w:rsid w:val="00F84E06"/>
    <w:rsid w:val="00F85333"/>
    <w:rsid w:val="00F85A14"/>
    <w:rsid w:val="00F85BBD"/>
    <w:rsid w:val="00F85EE6"/>
    <w:rsid w:val="00F860CC"/>
    <w:rsid w:val="00F86569"/>
    <w:rsid w:val="00F86578"/>
    <w:rsid w:val="00F86586"/>
    <w:rsid w:val="00F867F7"/>
    <w:rsid w:val="00F86A73"/>
    <w:rsid w:val="00F86E9D"/>
    <w:rsid w:val="00F86FE2"/>
    <w:rsid w:val="00F876BE"/>
    <w:rsid w:val="00F87FDD"/>
    <w:rsid w:val="00F901D8"/>
    <w:rsid w:val="00F902F5"/>
    <w:rsid w:val="00F908B1"/>
    <w:rsid w:val="00F909F1"/>
    <w:rsid w:val="00F909F5"/>
    <w:rsid w:val="00F90B1F"/>
    <w:rsid w:val="00F90B91"/>
    <w:rsid w:val="00F90E61"/>
    <w:rsid w:val="00F9101A"/>
    <w:rsid w:val="00F9149A"/>
    <w:rsid w:val="00F91647"/>
    <w:rsid w:val="00F91860"/>
    <w:rsid w:val="00F91A67"/>
    <w:rsid w:val="00F92234"/>
    <w:rsid w:val="00F9228A"/>
    <w:rsid w:val="00F9246A"/>
    <w:rsid w:val="00F925B5"/>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D0E"/>
    <w:rsid w:val="00F96FED"/>
    <w:rsid w:val="00F973EB"/>
    <w:rsid w:val="00F973F6"/>
    <w:rsid w:val="00F97447"/>
    <w:rsid w:val="00F975ED"/>
    <w:rsid w:val="00F97D6E"/>
    <w:rsid w:val="00F97E0C"/>
    <w:rsid w:val="00F97F38"/>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6E2"/>
    <w:rsid w:val="00FA38F6"/>
    <w:rsid w:val="00FA3BCA"/>
    <w:rsid w:val="00FA410A"/>
    <w:rsid w:val="00FA4219"/>
    <w:rsid w:val="00FA454E"/>
    <w:rsid w:val="00FA4764"/>
    <w:rsid w:val="00FA4A69"/>
    <w:rsid w:val="00FA4DC5"/>
    <w:rsid w:val="00FA4EC6"/>
    <w:rsid w:val="00FA4FD8"/>
    <w:rsid w:val="00FA5004"/>
    <w:rsid w:val="00FA526F"/>
    <w:rsid w:val="00FA5685"/>
    <w:rsid w:val="00FA5C90"/>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A7D46"/>
    <w:rsid w:val="00FA7DA9"/>
    <w:rsid w:val="00FA7E8F"/>
    <w:rsid w:val="00FB0174"/>
    <w:rsid w:val="00FB0279"/>
    <w:rsid w:val="00FB05C2"/>
    <w:rsid w:val="00FB08CF"/>
    <w:rsid w:val="00FB0B16"/>
    <w:rsid w:val="00FB139B"/>
    <w:rsid w:val="00FB156A"/>
    <w:rsid w:val="00FB17D2"/>
    <w:rsid w:val="00FB19AC"/>
    <w:rsid w:val="00FB1B14"/>
    <w:rsid w:val="00FB22F3"/>
    <w:rsid w:val="00FB2379"/>
    <w:rsid w:val="00FB257B"/>
    <w:rsid w:val="00FB2876"/>
    <w:rsid w:val="00FB2985"/>
    <w:rsid w:val="00FB2B01"/>
    <w:rsid w:val="00FB2B94"/>
    <w:rsid w:val="00FB2C95"/>
    <w:rsid w:val="00FB2D33"/>
    <w:rsid w:val="00FB2D67"/>
    <w:rsid w:val="00FB3143"/>
    <w:rsid w:val="00FB3277"/>
    <w:rsid w:val="00FB372F"/>
    <w:rsid w:val="00FB37B7"/>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E7A"/>
    <w:rsid w:val="00FB6FBC"/>
    <w:rsid w:val="00FB71F1"/>
    <w:rsid w:val="00FB73A9"/>
    <w:rsid w:val="00FB76F3"/>
    <w:rsid w:val="00FB776D"/>
    <w:rsid w:val="00FB7897"/>
    <w:rsid w:val="00FC01C0"/>
    <w:rsid w:val="00FC02F0"/>
    <w:rsid w:val="00FC0492"/>
    <w:rsid w:val="00FC11CC"/>
    <w:rsid w:val="00FC16B0"/>
    <w:rsid w:val="00FC1855"/>
    <w:rsid w:val="00FC188A"/>
    <w:rsid w:val="00FC193D"/>
    <w:rsid w:val="00FC1DBF"/>
    <w:rsid w:val="00FC1FF2"/>
    <w:rsid w:val="00FC207C"/>
    <w:rsid w:val="00FC20BC"/>
    <w:rsid w:val="00FC2194"/>
    <w:rsid w:val="00FC21F9"/>
    <w:rsid w:val="00FC22A4"/>
    <w:rsid w:val="00FC24C5"/>
    <w:rsid w:val="00FC25C6"/>
    <w:rsid w:val="00FC38AE"/>
    <w:rsid w:val="00FC3967"/>
    <w:rsid w:val="00FC3AEE"/>
    <w:rsid w:val="00FC3B87"/>
    <w:rsid w:val="00FC4252"/>
    <w:rsid w:val="00FC4962"/>
    <w:rsid w:val="00FC4DED"/>
    <w:rsid w:val="00FC5089"/>
    <w:rsid w:val="00FC5206"/>
    <w:rsid w:val="00FC5210"/>
    <w:rsid w:val="00FC5222"/>
    <w:rsid w:val="00FC558C"/>
    <w:rsid w:val="00FC560A"/>
    <w:rsid w:val="00FC574E"/>
    <w:rsid w:val="00FC59BC"/>
    <w:rsid w:val="00FC5A16"/>
    <w:rsid w:val="00FC5B7A"/>
    <w:rsid w:val="00FC5D88"/>
    <w:rsid w:val="00FC5D9A"/>
    <w:rsid w:val="00FC6066"/>
    <w:rsid w:val="00FC6106"/>
    <w:rsid w:val="00FC61DF"/>
    <w:rsid w:val="00FC660D"/>
    <w:rsid w:val="00FC66AB"/>
    <w:rsid w:val="00FC68D7"/>
    <w:rsid w:val="00FC6B76"/>
    <w:rsid w:val="00FC6EF2"/>
    <w:rsid w:val="00FC70E4"/>
    <w:rsid w:val="00FC767D"/>
    <w:rsid w:val="00FC795A"/>
    <w:rsid w:val="00FC7A24"/>
    <w:rsid w:val="00FC7C5B"/>
    <w:rsid w:val="00FC7CE7"/>
    <w:rsid w:val="00FD052B"/>
    <w:rsid w:val="00FD0604"/>
    <w:rsid w:val="00FD0764"/>
    <w:rsid w:val="00FD0F18"/>
    <w:rsid w:val="00FD1332"/>
    <w:rsid w:val="00FD160B"/>
    <w:rsid w:val="00FD178F"/>
    <w:rsid w:val="00FD1DFD"/>
    <w:rsid w:val="00FD2100"/>
    <w:rsid w:val="00FD268F"/>
    <w:rsid w:val="00FD26D1"/>
    <w:rsid w:val="00FD2B7D"/>
    <w:rsid w:val="00FD2BFA"/>
    <w:rsid w:val="00FD2D55"/>
    <w:rsid w:val="00FD2D77"/>
    <w:rsid w:val="00FD2ECE"/>
    <w:rsid w:val="00FD2FC3"/>
    <w:rsid w:val="00FD3011"/>
    <w:rsid w:val="00FD3682"/>
    <w:rsid w:val="00FD3A1B"/>
    <w:rsid w:val="00FD3A23"/>
    <w:rsid w:val="00FD3CAA"/>
    <w:rsid w:val="00FD3D1E"/>
    <w:rsid w:val="00FD3F24"/>
    <w:rsid w:val="00FD4665"/>
    <w:rsid w:val="00FD48AC"/>
    <w:rsid w:val="00FD48EF"/>
    <w:rsid w:val="00FD50FA"/>
    <w:rsid w:val="00FD5342"/>
    <w:rsid w:val="00FD5417"/>
    <w:rsid w:val="00FD54F2"/>
    <w:rsid w:val="00FD5AEB"/>
    <w:rsid w:val="00FD5FC2"/>
    <w:rsid w:val="00FD63C5"/>
    <w:rsid w:val="00FD6638"/>
    <w:rsid w:val="00FD67AC"/>
    <w:rsid w:val="00FD6E47"/>
    <w:rsid w:val="00FD6E86"/>
    <w:rsid w:val="00FD71C2"/>
    <w:rsid w:val="00FD71CB"/>
    <w:rsid w:val="00FD727F"/>
    <w:rsid w:val="00FD72E0"/>
    <w:rsid w:val="00FD7A59"/>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117"/>
    <w:rsid w:val="00FE12AD"/>
    <w:rsid w:val="00FE178B"/>
    <w:rsid w:val="00FE1793"/>
    <w:rsid w:val="00FE1C4E"/>
    <w:rsid w:val="00FE1DC0"/>
    <w:rsid w:val="00FE1F30"/>
    <w:rsid w:val="00FE2168"/>
    <w:rsid w:val="00FE333B"/>
    <w:rsid w:val="00FE3AAC"/>
    <w:rsid w:val="00FE3DB6"/>
    <w:rsid w:val="00FE4448"/>
    <w:rsid w:val="00FE444A"/>
    <w:rsid w:val="00FE4841"/>
    <w:rsid w:val="00FE4BE0"/>
    <w:rsid w:val="00FE4FE0"/>
    <w:rsid w:val="00FE506E"/>
    <w:rsid w:val="00FE5169"/>
    <w:rsid w:val="00FE522A"/>
    <w:rsid w:val="00FE57AE"/>
    <w:rsid w:val="00FE5A49"/>
    <w:rsid w:val="00FE5A58"/>
    <w:rsid w:val="00FE5B1F"/>
    <w:rsid w:val="00FE5B9F"/>
    <w:rsid w:val="00FE5E6B"/>
    <w:rsid w:val="00FE5E7B"/>
    <w:rsid w:val="00FE60C5"/>
    <w:rsid w:val="00FE6991"/>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1AC"/>
    <w:rsid w:val="00FF2341"/>
    <w:rsid w:val="00FF2442"/>
    <w:rsid w:val="00FF258F"/>
    <w:rsid w:val="00FF2621"/>
    <w:rsid w:val="00FF2985"/>
    <w:rsid w:val="00FF30A8"/>
    <w:rsid w:val="00FF3964"/>
    <w:rsid w:val="00FF3E91"/>
    <w:rsid w:val="00FF4120"/>
    <w:rsid w:val="00FF44E2"/>
    <w:rsid w:val="00FF4DF3"/>
    <w:rsid w:val="00FF50B8"/>
    <w:rsid w:val="00FF562B"/>
    <w:rsid w:val="00FF5A93"/>
    <w:rsid w:val="00FF5AA1"/>
    <w:rsid w:val="00FF5C50"/>
    <w:rsid w:val="00FF6454"/>
    <w:rsid w:val="00FF6479"/>
    <w:rsid w:val="00FF6637"/>
    <w:rsid w:val="00FF69F3"/>
    <w:rsid w:val="00FF6D54"/>
    <w:rsid w:val="00FF793A"/>
    <w:rsid w:val="00FF7BBF"/>
    <w:rsid w:val="01885D72"/>
    <w:rsid w:val="04708FBA"/>
    <w:rsid w:val="067ED629"/>
    <w:rsid w:val="1879C58C"/>
    <w:rsid w:val="190432D1"/>
    <w:rsid w:val="1EB5F509"/>
    <w:rsid w:val="2E6ABE32"/>
    <w:rsid w:val="33FC565A"/>
    <w:rsid w:val="353ECC83"/>
    <w:rsid w:val="35539153"/>
    <w:rsid w:val="3DD8D48E"/>
    <w:rsid w:val="415D5EB8"/>
    <w:rsid w:val="42190987"/>
    <w:rsid w:val="4235E5DA"/>
    <w:rsid w:val="4CC72222"/>
    <w:rsid w:val="501EAD16"/>
    <w:rsid w:val="55D1E93C"/>
    <w:rsid w:val="5E90E48F"/>
    <w:rsid w:val="613F7C31"/>
    <w:rsid w:val="61E38B48"/>
    <w:rsid w:val="69A37F20"/>
    <w:rsid w:val="6A1FA32F"/>
    <w:rsid w:val="6CAD18AC"/>
    <w:rsid w:val="6E5B9255"/>
    <w:rsid w:val="702AECE2"/>
    <w:rsid w:val="7AC28F2E"/>
    <w:rsid w:val="7F09D2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EA4E8"/>
  <w15:chartTrackingRefBased/>
  <w15:docId w15:val="{58EDD2E5-A75A-43FF-92B1-ECE110F9E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48A"/>
    <w:pPr>
      <w:spacing w:after="160" w:line="259" w:lineRule="auto"/>
    </w:pPr>
    <w:rPr>
      <w:sz w:val="22"/>
      <w:szCs w:val="22"/>
    </w:rPr>
  </w:style>
  <w:style w:type="paragraph" w:styleId="Heading1">
    <w:name w:val="heading 1"/>
    <w:aliases w:val="H1,h1,Heading 1 3GPP"/>
    <w:basedOn w:val="Normal"/>
    <w:next w:val="Normal"/>
    <w:link w:val="Heading1Char"/>
    <w:uiPriority w:val="9"/>
    <w:qFormat/>
    <w:rsid w:val="00B1448A"/>
    <w:pPr>
      <w:keepNext/>
      <w:keepLines/>
      <w:numPr>
        <w:numId w:val="4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Heading2">
    <w:name w:val="heading 2"/>
    <w:aliases w:val="H2,h2,DO NOT USE_h2,h21,Heading 2 3GPP"/>
    <w:basedOn w:val="Normal"/>
    <w:next w:val="Normal"/>
    <w:link w:val="Heading2Char"/>
    <w:uiPriority w:val="9"/>
    <w:unhideWhenUsed/>
    <w:qFormat/>
    <w:rsid w:val="00B1448A"/>
    <w:pPr>
      <w:keepNext/>
      <w:keepLines/>
      <w:numPr>
        <w:ilvl w:val="1"/>
        <w:numId w:val="42"/>
      </w:numPr>
      <w:spacing w:before="360" w:after="0"/>
      <w:outlineLvl w:val="1"/>
    </w:pPr>
    <w:rPr>
      <w:rFonts w:ascii="Calibri Light" w:eastAsia="SimSun" w:hAnsi="Calibri Light"/>
      <w:b/>
      <w:bCs/>
      <w:smallCaps/>
      <w:color w:val="000000"/>
      <w:sz w:val="28"/>
      <w:szCs w:val="28"/>
    </w:rPr>
  </w:style>
  <w:style w:type="paragraph" w:styleId="Heading3">
    <w:name w:val="heading 3"/>
    <w:aliases w:val="Heading 3 3GPP"/>
    <w:basedOn w:val="Normal"/>
    <w:next w:val="Normal"/>
    <w:link w:val="Heading3Char"/>
    <w:uiPriority w:val="9"/>
    <w:unhideWhenUsed/>
    <w:qFormat/>
    <w:rsid w:val="00B1448A"/>
    <w:pPr>
      <w:keepNext/>
      <w:keepLines/>
      <w:numPr>
        <w:ilvl w:val="2"/>
        <w:numId w:val="42"/>
      </w:numPr>
      <w:spacing w:before="200" w:after="0"/>
      <w:outlineLvl w:val="2"/>
    </w:pPr>
    <w:rPr>
      <w:rFonts w:ascii="Calibri Light" w:eastAsia="SimSun" w:hAnsi="Calibri Light"/>
      <w:b/>
      <w:bCs/>
      <w:color w:val="000000"/>
    </w:rPr>
  </w:style>
  <w:style w:type="paragraph" w:styleId="Heading4">
    <w:name w:val="heading 4"/>
    <w:basedOn w:val="Normal"/>
    <w:next w:val="Normal"/>
    <w:link w:val="Heading4Char"/>
    <w:uiPriority w:val="9"/>
    <w:unhideWhenUsed/>
    <w:qFormat/>
    <w:rsid w:val="00B1448A"/>
    <w:pPr>
      <w:keepNext/>
      <w:keepLines/>
      <w:numPr>
        <w:ilvl w:val="3"/>
        <w:numId w:val="42"/>
      </w:numPr>
      <w:spacing w:before="200" w:after="0"/>
      <w:outlineLvl w:val="3"/>
    </w:pPr>
    <w:rPr>
      <w:rFonts w:ascii="Calibri Light" w:eastAsia="SimSun" w:hAnsi="Calibri Light"/>
      <w:b/>
      <w:bCs/>
      <w:i/>
      <w:iCs/>
      <w:color w:val="000000"/>
    </w:rPr>
  </w:style>
  <w:style w:type="paragraph" w:styleId="Heading5">
    <w:name w:val="heading 5"/>
    <w:basedOn w:val="Normal"/>
    <w:next w:val="Normal"/>
    <w:link w:val="Heading5Char"/>
    <w:uiPriority w:val="9"/>
    <w:unhideWhenUsed/>
    <w:qFormat/>
    <w:rsid w:val="00B1448A"/>
    <w:pPr>
      <w:keepNext/>
      <w:keepLines/>
      <w:numPr>
        <w:ilvl w:val="4"/>
        <w:numId w:val="42"/>
      </w:numPr>
      <w:spacing w:before="200" w:after="0"/>
      <w:outlineLvl w:val="4"/>
    </w:pPr>
    <w:rPr>
      <w:rFonts w:ascii="Calibri Light" w:eastAsia="SimSun" w:hAnsi="Calibri Light"/>
      <w:color w:val="323E4F"/>
    </w:rPr>
  </w:style>
  <w:style w:type="paragraph" w:styleId="Heading6">
    <w:name w:val="heading 6"/>
    <w:basedOn w:val="Normal"/>
    <w:next w:val="Normal"/>
    <w:link w:val="Heading6Char"/>
    <w:uiPriority w:val="9"/>
    <w:unhideWhenUsed/>
    <w:qFormat/>
    <w:rsid w:val="00B1448A"/>
    <w:pPr>
      <w:keepNext/>
      <w:keepLines/>
      <w:numPr>
        <w:ilvl w:val="5"/>
        <w:numId w:val="42"/>
      </w:numPr>
      <w:spacing w:before="200" w:after="0"/>
      <w:outlineLvl w:val="5"/>
    </w:pPr>
    <w:rPr>
      <w:rFonts w:ascii="Calibri Light" w:eastAsia="SimSun" w:hAnsi="Calibri Light"/>
      <w:i/>
      <w:iCs/>
      <w:color w:val="323E4F"/>
    </w:rPr>
  </w:style>
  <w:style w:type="paragraph" w:styleId="Heading7">
    <w:name w:val="heading 7"/>
    <w:basedOn w:val="Normal"/>
    <w:next w:val="Normal"/>
    <w:link w:val="Heading7Char"/>
    <w:uiPriority w:val="9"/>
    <w:unhideWhenUsed/>
    <w:qFormat/>
    <w:rsid w:val="00B1448A"/>
    <w:pPr>
      <w:keepNext/>
      <w:keepLines/>
      <w:numPr>
        <w:ilvl w:val="6"/>
        <w:numId w:val="42"/>
      </w:numPr>
      <w:spacing w:before="200" w:after="0"/>
      <w:outlineLvl w:val="6"/>
    </w:pPr>
    <w:rPr>
      <w:rFonts w:ascii="Calibri Light" w:eastAsia="SimSun" w:hAnsi="Calibri Light"/>
      <w:i/>
      <w:iCs/>
      <w:color w:val="404040"/>
    </w:rPr>
  </w:style>
  <w:style w:type="paragraph" w:styleId="Heading8">
    <w:name w:val="heading 8"/>
    <w:basedOn w:val="Normal"/>
    <w:next w:val="Normal"/>
    <w:link w:val="Heading8Char"/>
    <w:uiPriority w:val="9"/>
    <w:unhideWhenUsed/>
    <w:qFormat/>
    <w:rsid w:val="00B1448A"/>
    <w:pPr>
      <w:keepNext/>
      <w:keepLines/>
      <w:numPr>
        <w:ilvl w:val="7"/>
        <w:numId w:val="42"/>
      </w:numPr>
      <w:spacing w:before="200" w:after="0"/>
      <w:outlineLvl w:val="7"/>
    </w:pPr>
    <w:rPr>
      <w:rFonts w:ascii="Calibri Light" w:eastAsia="SimSun" w:hAnsi="Calibri Light"/>
      <w:color w:val="404040"/>
      <w:sz w:val="20"/>
      <w:szCs w:val="20"/>
    </w:rPr>
  </w:style>
  <w:style w:type="paragraph" w:styleId="Heading9">
    <w:name w:val="heading 9"/>
    <w:basedOn w:val="Normal"/>
    <w:next w:val="Normal"/>
    <w:link w:val="Heading9Char"/>
    <w:uiPriority w:val="9"/>
    <w:unhideWhenUsed/>
    <w:qFormat/>
    <w:rsid w:val="00B1448A"/>
    <w:pPr>
      <w:keepNext/>
      <w:keepLines/>
      <w:numPr>
        <w:ilvl w:val="8"/>
        <w:numId w:val="42"/>
      </w:numPr>
      <w:spacing w:before="200" w:after="0"/>
      <w:outlineLvl w:val="8"/>
    </w:pPr>
    <w:rPr>
      <w:rFonts w:ascii="Calibri Light" w:eastAsia="SimSu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noProof/>
      <w:sz w:val="22"/>
      <w:szCs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szCs w:val="22"/>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noProof/>
      <w:sz w:val="22"/>
      <w:szCs w:val="22"/>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spacing w:after="160" w:line="259" w:lineRule="auto"/>
      <w:textAlignment w:val="baseline"/>
    </w:pPr>
    <w:rPr>
      <w:rFonts w:ascii="Arial" w:hAnsi="Arial"/>
      <w:b/>
      <w:noProof/>
      <w:sz w:val="18"/>
      <w:szCs w:val="22"/>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after="160" w:line="180" w:lineRule="exact"/>
      <w:textAlignment w:val="baseline"/>
    </w:pPr>
    <w:rPr>
      <w:rFonts w:ascii="Courier New" w:hAnsi="Courier New"/>
      <w:noProof/>
      <w:sz w:val="22"/>
      <w:szCs w:val="22"/>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noProof/>
      <w:sz w:val="16"/>
      <w:szCs w:val="22"/>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noProof/>
      <w:sz w:val="40"/>
      <w:szCs w:val="22"/>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noProof/>
      <w:sz w:val="22"/>
      <w:szCs w:val="22"/>
      <w:lang w:eastAsia="en-US"/>
    </w:rPr>
  </w:style>
  <w:style w:type="paragraph" w:customStyle="1" w:styleId="ZD">
    <w:name w:val="ZD"/>
    <w:rsid w:val="00723F7C"/>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noProof/>
      <w:sz w:val="32"/>
      <w:szCs w:val="2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noProof/>
      <w:sz w:val="22"/>
      <w:szCs w:val="22"/>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noProof/>
      <w:sz w:val="22"/>
      <w:szCs w:val="22"/>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line="259" w:lineRule="auto"/>
    </w:pPr>
    <w:rPr>
      <w:rFonts w:ascii="Arial" w:eastAsia="MS Mincho" w:hAnsi="Arial"/>
      <w:sz w:val="22"/>
      <w:szCs w:val="22"/>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B1448A"/>
    <w:pPr>
      <w:spacing w:after="200" w:line="240" w:lineRule="auto"/>
    </w:pPr>
    <w:rPr>
      <w:i/>
      <w:iCs/>
      <w:color w:val="44546A"/>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i/>
      <w:iCs/>
      <w:color w:val="44546A"/>
      <w:sz w:val="18"/>
      <w:szCs w:val="18"/>
    </w:rPr>
  </w:style>
  <w:style w:type="paragraph" w:customStyle="1" w:styleId="Doc-text2">
    <w:name w:val="Doc-text2"/>
    <w:basedOn w:val="Normal"/>
    <w:link w:val="Doc-text2Char"/>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uiPriority w:val="9"/>
    <w:rsid w:val="00B1448A"/>
    <w:rPr>
      <w:rFonts w:ascii="Calibri Light" w:eastAsia="SimSun" w:hAnsi="Calibri Light" w:cs="Times New Roman"/>
      <w:b/>
      <w:bCs/>
      <w:i/>
      <w:iCs/>
      <w:color w:val="000000"/>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rsid w:val="0080686A"/>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line="259" w:lineRule="auto"/>
      <w:ind w:left="851" w:hanging="851"/>
      <w:jc w:val="both"/>
    </w:pPr>
    <w:rPr>
      <w:rFonts w:ascii="Arial" w:hAnsi="Arial" w:cs="Arial"/>
      <w:color w:val="0000FF"/>
      <w:kern w:val="2"/>
      <w:sz w:val="22"/>
      <w:szCs w:val="22"/>
    </w:rPr>
  </w:style>
  <w:style w:type="character" w:customStyle="1" w:styleId="Heading1Char">
    <w:name w:val="Heading 1 Char"/>
    <w:aliases w:val="H1 Char,h1 Char,Heading 1 3GPP Char"/>
    <w:link w:val="Heading1"/>
    <w:uiPriority w:val="9"/>
    <w:rsid w:val="00B1448A"/>
    <w:rPr>
      <w:rFonts w:ascii="Calibri Light" w:eastAsia="SimSun" w:hAnsi="Calibri Light" w:cs="Times New Roman"/>
      <w:b/>
      <w:bCs/>
      <w:smallCaps/>
      <w:color w:val="000000"/>
      <w:sz w:val="36"/>
      <w:szCs w:val="36"/>
    </w:rPr>
  </w:style>
  <w:style w:type="character" w:customStyle="1" w:styleId="Header1Char">
    <w:name w:val="Header 1 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ind w:left="720"/>
      <w:contextualSpacing/>
    </w:pPr>
  </w:style>
  <w:style w:type="paragraph" w:customStyle="1" w:styleId="Comments">
    <w:name w:val="Comments"/>
    <w:basedOn w:val="Normal"/>
    <w:link w:val="CommentsChar"/>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spacing w:before="40" w:after="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pPr>
      <w:spacing w:after="160" w:line="259" w:lineRule="auto"/>
    </w:pPr>
    <w:rPr>
      <w:rFonts w:ascii="Times New Roman" w:hAnsi="Times New Roman"/>
      <w:sz w:val="22"/>
      <w:szCs w:val="22"/>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rsid w:val="00920F18"/>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eastAsia="Times New Roman"/>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spacing w:before="100" w:beforeAutospacing="1" w:after="100" w:afterAutospacing="1"/>
    </w:pPr>
    <w:rPr>
      <w:rFonts w:eastAsia="Times New Roman"/>
      <w:sz w:val="24"/>
      <w:szCs w:val="24"/>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paragraph" w:styleId="NoSpacing">
    <w:name w:val="No Spacing"/>
    <w:uiPriority w:val="1"/>
    <w:qFormat/>
    <w:rsid w:val="00B1448A"/>
    <w:rPr>
      <w:sz w:val="22"/>
      <w:szCs w:val="22"/>
    </w:rPr>
  </w:style>
  <w:style w:type="paragraph" w:customStyle="1" w:styleId="FirstChange">
    <w:name w:val="First Change"/>
    <w:basedOn w:val="Normal"/>
    <w:rsid w:val="00E3247E"/>
    <w:pPr>
      <w:jc w:val="center"/>
    </w:pPr>
    <w:rPr>
      <w:rFonts w:eastAsia="Times New Roman"/>
      <w:color w:val="FF0000"/>
      <w:lang w:val="en-GB"/>
    </w:rPr>
  </w:style>
  <w:style w:type="character" w:customStyle="1" w:styleId="TALChar">
    <w:name w:val="TAL Char"/>
    <w:rsid w:val="00582459"/>
    <w:rPr>
      <w:rFonts w:ascii="Arial" w:hAnsi="Arial" w:cs="Arial"/>
      <w:sz w:val="18"/>
      <w:szCs w:val="18"/>
      <w:lang w:val="en-GB"/>
    </w:rPr>
  </w:style>
  <w:style w:type="character" w:customStyle="1" w:styleId="TAHChar">
    <w:name w:val="TAH Char"/>
    <w:link w:val="TAH"/>
    <w:rsid w:val="00582459"/>
    <w:rPr>
      <w:rFonts w:ascii="Arial" w:hAnsi="Arial"/>
      <w:b/>
      <w:sz w:val="18"/>
      <w:lang w:val="x-none" w:eastAsia="en-US"/>
    </w:rPr>
  </w:style>
  <w:style w:type="character" w:customStyle="1" w:styleId="TACChar">
    <w:name w:val="TAC Char"/>
    <w:link w:val="TAC"/>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character" w:styleId="UnresolvedMention">
    <w:name w:val="Unresolved Mention"/>
    <w:uiPriority w:val="99"/>
    <w:semiHidden/>
    <w:unhideWhenUsed/>
    <w:rsid w:val="004225FB"/>
    <w:rPr>
      <w:color w:val="808080"/>
      <w:shd w:val="clear" w:color="auto" w:fill="E6E6E6"/>
    </w:rPr>
  </w:style>
  <w:style w:type="character" w:customStyle="1" w:styleId="Heading2Char">
    <w:name w:val="Heading 2 Char"/>
    <w:aliases w:val="H2 Char,h2 Char,DO NOT USE_h2 Char,h21 Char,Heading 2 3GPP Char"/>
    <w:link w:val="Heading2"/>
    <w:uiPriority w:val="9"/>
    <w:rsid w:val="00B1448A"/>
    <w:rPr>
      <w:rFonts w:ascii="Calibri Light" w:eastAsia="SimSun" w:hAnsi="Calibri Light" w:cs="Times New Roman"/>
      <w:b/>
      <w:bCs/>
      <w:smallCaps/>
      <w:color w:val="000000"/>
      <w:sz w:val="28"/>
      <w:szCs w:val="28"/>
    </w:rPr>
  </w:style>
  <w:style w:type="character" w:customStyle="1" w:styleId="Heading3Char">
    <w:name w:val="Heading 3 Char"/>
    <w:aliases w:val="Heading 3 3GPP Char"/>
    <w:link w:val="Heading3"/>
    <w:uiPriority w:val="9"/>
    <w:rsid w:val="00B1448A"/>
    <w:rPr>
      <w:rFonts w:ascii="Calibri Light" w:eastAsia="SimSun" w:hAnsi="Calibri Light" w:cs="Times New Roman"/>
      <w:b/>
      <w:bCs/>
      <w:color w:val="000000"/>
    </w:rPr>
  </w:style>
  <w:style w:type="character" w:customStyle="1" w:styleId="Heading5Char">
    <w:name w:val="Heading 5 Char"/>
    <w:link w:val="Heading5"/>
    <w:uiPriority w:val="9"/>
    <w:rsid w:val="00B1448A"/>
    <w:rPr>
      <w:rFonts w:ascii="Calibri Light" w:eastAsia="SimSun" w:hAnsi="Calibri Light" w:cs="Times New Roman"/>
      <w:color w:val="323E4F"/>
    </w:rPr>
  </w:style>
  <w:style w:type="character" w:customStyle="1" w:styleId="Heading6Char">
    <w:name w:val="Heading 6 Char"/>
    <w:link w:val="Heading6"/>
    <w:uiPriority w:val="9"/>
    <w:rsid w:val="00B1448A"/>
    <w:rPr>
      <w:rFonts w:ascii="Calibri Light" w:eastAsia="SimSun" w:hAnsi="Calibri Light" w:cs="Times New Roman"/>
      <w:i/>
      <w:iCs/>
      <w:color w:val="323E4F"/>
    </w:rPr>
  </w:style>
  <w:style w:type="character" w:customStyle="1" w:styleId="Heading7Char">
    <w:name w:val="Heading 7 Char"/>
    <w:link w:val="Heading7"/>
    <w:uiPriority w:val="9"/>
    <w:rsid w:val="00B1448A"/>
    <w:rPr>
      <w:rFonts w:ascii="Calibri Light" w:eastAsia="SimSun" w:hAnsi="Calibri Light" w:cs="Times New Roman"/>
      <w:i/>
      <w:iCs/>
      <w:color w:val="404040"/>
    </w:rPr>
  </w:style>
  <w:style w:type="character" w:customStyle="1" w:styleId="Heading8Char">
    <w:name w:val="Heading 8 Char"/>
    <w:link w:val="Heading8"/>
    <w:uiPriority w:val="9"/>
    <w:rsid w:val="00B1448A"/>
    <w:rPr>
      <w:rFonts w:ascii="Calibri Light" w:eastAsia="SimSun" w:hAnsi="Calibri Light" w:cs="Times New Roman"/>
      <w:color w:val="404040"/>
      <w:sz w:val="20"/>
      <w:szCs w:val="20"/>
    </w:rPr>
  </w:style>
  <w:style w:type="character" w:customStyle="1" w:styleId="Heading9Char">
    <w:name w:val="Heading 9 Char"/>
    <w:link w:val="Heading9"/>
    <w:uiPriority w:val="9"/>
    <w:rsid w:val="00B1448A"/>
    <w:rPr>
      <w:rFonts w:ascii="Calibri Light" w:eastAsia="SimSun" w:hAnsi="Calibri Light" w:cs="Times New Roman"/>
      <w:i/>
      <w:iCs/>
      <w:color w:val="404040"/>
      <w:sz w:val="20"/>
      <w:szCs w:val="20"/>
    </w:rPr>
  </w:style>
  <w:style w:type="paragraph" w:styleId="Title">
    <w:name w:val="Title"/>
    <w:basedOn w:val="Normal"/>
    <w:next w:val="Normal"/>
    <w:link w:val="TitleChar"/>
    <w:uiPriority w:val="10"/>
    <w:qFormat/>
    <w:rsid w:val="00B1448A"/>
    <w:pPr>
      <w:spacing w:after="0" w:line="240" w:lineRule="auto"/>
      <w:contextualSpacing/>
    </w:pPr>
    <w:rPr>
      <w:rFonts w:ascii="Calibri Light" w:eastAsia="SimSun" w:hAnsi="Calibri Light"/>
      <w:color w:val="000000"/>
      <w:sz w:val="56"/>
      <w:szCs w:val="56"/>
    </w:rPr>
  </w:style>
  <w:style w:type="character" w:customStyle="1" w:styleId="TitleChar">
    <w:name w:val="Title Char"/>
    <w:link w:val="Title"/>
    <w:uiPriority w:val="10"/>
    <w:rsid w:val="00B1448A"/>
    <w:rPr>
      <w:rFonts w:ascii="Calibri Light" w:eastAsia="SimSun" w:hAnsi="Calibri Light" w:cs="Times New Roman"/>
      <w:color w:val="000000"/>
      <w:sz w:val="56"/>
      <w:szCs w:val="56"/>
    </w:rPr>
  </w:style>
  <w:style w:type="paragraph" w:styleId="Subtitle">
    <w:name w:val="Subtitle"/>
    <w:basedOn w:val="Normal"/>
    <w:next w:val="Normal"/>
    <w:link w:val="SubtitleChar"/>
    <w:uiPriority w:val="11"/>
    <w:qFormat/>
    <w:rsid w:val="00B1448A"/>
    <w:pPr>
      <w:numPr>
        <w:ilvl w:val="1"/>
      </w:numPr>
    </w:pPr>
    <w:rPr>
      <w:color w:val="5A5A5A"/>
      <w:spacing w:val="10"/>
    </w:rPr>
  </w:style>
  <w:style w:type="character" w:customStyle="1" w:styleId="SubtitleChar">
    <w:name w:val="Subtitle Char"/>
    <w:link w:val="Subtitle"/>
    <w:uiPriority w:val="11"/>
    <w:rsid w:val="00B1448A"/>
    <w:rPr>
      <w:color w:val="5A5A5A"/>
      <w:spacing w:val="10"/>
    </w:rPr>
  </w:style>
  <w:style w:type="character" w:styleId="Strong">
    <w:name w:val="Strong"/>
    <w:uiPriority w:val="22"/>
    <w:qFormat/>
    <w:rsid w:val="00B1448A"/>
    <w:rPr>
      <w:b/>
      <w:bCs/>
      <w:color w:val="000000"/>
    </w:rPr>
  </w:style>
  <w:style w:type="character" w:styleId="Emphasis">
    <w:name w:val="Emphasis"/>
    <w:uiPriority w:val="20"/>
    <w:qFormat/>
    <w:rsid w:val="00B1448A"/>
    <w:rPr>
      <w:i/>
      <w:iCs/>
      <w:color w:val="auto"/>
    </w:rPr>
  </w:style>
  <w:style w:type="paragraph" w:styleId="Quote">
    <w:name w:val="Quote"/>
    <w:basedOn w:val="Normal"/>
    <w:next w:val="Normal"/>
    <w:link w:val="QuoteChar"/>
    <w:uiPriority w:val="29"/>
    <w:qFormat/>
    <w:rsid w:val="00B1448A"/>
    <w:pPr>
      <w:spacing w:before="160"/>
      <w:ind w:left="720" w:right="720"/>
    </w:pPr>
    <w:rPr>
      <w:i/>
      <w:iCs/>
      <w:color w:val="000000"/>
    </w:rPr>
  </w:style>
  <w:style w:type="character" w:customStyle="1" w:styleId="QuoteChar">
    <w:name w:val="Quote Char"/>
    <w:link w:val="Quote"/>
    <w:uiPriority w:val="29"/>
    <w:rsid w:val="00B1448A"/>
    <w:rPr>
      <w:i/>
      <w:iCs/>
      <w:color w:val="000000"/>
    </w:rPr>
  </w:style>
  <w:style w:type="paragraph" w:styleId="IntenseQuote">
    <w:name w:val="Intense Quote"/>
    <w:basedOn w:val="Normal"/>
    <w:next w:val="Normal"/>
    <w:link w:val="IntenseQuoteChar"/>
    <w:uiPriority w:val="30"/>
    <w:qFormat/>
    <w:rsid w:val="00B1448A"/>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B1448A"/>
    <w:rPr>
      <w:color w:val="000000"/>
      <w:shd w:val="clear" w:color="auto" w:fill="F2F2F2"/>
    </w:rPr>
  </w:style>
  <w:style w:type="character" w:styleId="SubtleEmphasis">
    <w:name w:val="Subtle Emphasis"/>
    <w:uiPriority w:val="19"/>
    <w:qFormat/>
    <w:rsid w:val="00B1448A"/>
    <w:rPr>
      <w:i/>
      <w:iCs/>
      <w:color w:val="404040"/>
    </w:rPr>
  </w:style>
  <w:style w:type="character" w:styleId="IntenseEmphasis">
    <w:name w:val="Intense Emphasis"/>
    <w:uiPriority w:val="21"/>
    <w:qFormat/>
    <w:rsid w:val="00B1448A"/>
    <w:rPr>
      <w:b/>
      <w:bCs/>
      <w:i/>
      <w:iCs/>
      <w:caps/>
    </w:rPr>
  </w:style>
  <w:style w:type="character" w:styleId="SubtleReference">
    <w:name w:val="Subtle Reference"/>
    <w:uiPriority w:val="31"/>
    <w:qFormat/>
    <w:rsid w:val="00B1448A"/>
    <w:rPr>
      <w:smallCaps/>
      <w:color w:val="404040"/>
      <w:u w:val="single" w:color="7F7F7F"/>
    </w:rPr>
  </w:style>
  <w:style w:type="character" w:styleId="IntenseReference">
    <w:name w:val="Intense Reference"/>
    <w:uiPriority w:val="32"/>
    <w:qFormat/>
    <w:rsid w:val="00B1448A"/>
    <w:rPr>
      <w:b/>
      <w:bCs/>
      <w:smallCaps/>
      <w:u w:val="single"/>
    </w:rPr>
  </w:style>
  <w:style w:type="character" w:styleId="BookTitle">
    <w:name w:val="Book Title"/>
    <w:uiPriority w:val="33"/>
    <w:qFormat/>
    <w:rsid w:val="00B1448A"/>
    <w:rPr>
      <w:b w:val="0"/>
      <w:bCs w:val="0"/>
      <w:smallCaps/>
      <w:spacing w:val="5"/>
    </w:rPr>
  </w:style>
  <w:style w:type="paragraph" w:styleId="TOCHeading">
    <w:name w:val="TOC Heading"/>
    <w:basedOn w:val="Heading1"/>
    <w:next w:val="Normal"/>
    <w:uiPriority w:val="39"/>
    <w:semiHidden/>
    <w:unhideWhenUsed/>
    <w:qFormat/>
    <w:rsid w:val="00B1448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2696374">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06751941">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6738957">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7860480">
      <w:bodyDiv w:val="1"/>
      <w:marLeft w:val="0"/>
      <w:marRight w:val="0"/>
      <w:marTop w:val="0"/>
      <w:marBottom w:val="0"/>
      <w:divBdr>
        <w:top w:val="none" w:sz="0" w:space="0" w:color="auto"/>
        <w:left w:val="none" w:sz="0" w:space="0" w:color="auto"/>
        <w:bottom w:val="none" w:sz="0" w:space="0" w:color="auto"/>
        <w:right w:val="none" w:sz="0" w:space="0" w:color="auto"/>
      </w:divBdr>
    </w:div>
    <w:div w:id="1669401667">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144BD-CA1C-4E0C-A653-87560BC92C52}">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C663EC8B-EA46-425C-A1BF-7239B8F6C8B8}">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D707FD0-E2F6-4244-BF2C-795110FD0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698743-E2D1-4CD6-9F40-9DBCD4FB0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3</Pages>
  <Words>816</Words>
  <Characters>4652</Characters>
  <Application>Microsoft Office Word</Application>
  <DocSecurity>0</DocSecurity>
  <Lines>38</Lines>
  <Paragraphs>10</Paragraphs>
  <ScaleCrop>false</ScaleCrop>
  <Company>Intel Corporation</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 CTPClassification=CTP_NT</cp:keywords>
  <cp:lastModifiedBy>Intel(Tony Lee)</cp:lastModifiedBy>
  <cp:revision>109</cp:revision>
  <cp:lastPrinted>2016-11-03T04:41:00Z</cp:lastPrinted>
  <dcterms:created xsi:type="dcterms:W3CDTF">2021-01-06T01:07:00Z</dcterms:created>
  <dcterms:modified xsi:type="dcterms:W3CDTF">2021-01-15T04:34:00Z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3879319a-7cc2-4a0f-a642-55305e3255a3</vt:lpwstr>
  </property>
  <property fmtid="{D5CDD505-2E9C-101B-9397-08002B2CF9AE}" pid="3" name="CTP_TimeStamp">
    <vt:lpwstr>2020-08-02 04:54:25Z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0x010100C3355BB4B7850E44A83DAD8AF6CF14B0</vt:lpwstr>
  </property>
  <property fmtid="{D5CDD505-2E9C-101B-9397-08002B2CF9AE}" pid="13" name="CTPClassification">
    <vt:lpwstr>CTP_NT</vt:lpwstr>
  </property>
</Properties>
</file>